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58B" w:rsidRPr="00523191" w:rsidRDefault="005E558B">
      <w:pPr>
        <w:rPr>
          <w:rFonts w:ascii="Calibri" w:hAnsi="Calibri" w:cs="Tahoma"/>
          <w:szCs w:val="20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3384"/>
        <w:gridCol w:w="283"/>
        <w:gridCol w:w="993"/>
        <w:gridCol w:w="160"/>
        <w:gridCol w:w="3525"/>
      </w:tblGrid>
      <w:tr w:rsidR="005C1BDD" w:rsidRPr="00950485" w:rsidTr="00566CFD"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950485">
              <w:rPr>
                <w:rFonts w:ascii="Calibri" w:hAnsi="Calibri" w:cs="Tahoma"/>
                <w:sz w:val="22"/>
                <w:szCs w:val="22"/>
              </w:rPr>
              <w:t>Para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7F4582" w:rsidRDefault="00D33DEC" w:rsidP="00917A9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Exmo. Sr. Santos</w:t>
            </w: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950485">
              <w:rPr>
                <w:rFonts w:ascii="Calibri" w:hAnsi="Calibri" w:cs="Tahoma"/>
                <w:sz w:val="22"/>
                <w:szCs w:val="22"/>
              </w:rPr>
              <w:t>De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950485" w:rsidRDefault="00581DA9" w:rsidP="00B16A30">
            <w:pPr>
              <w:rPr>
                <w:rFonts w:ascii="Calibri" w:hAnsi="Calibri" w:cs="Tahoma"/>
                <w:color w:val="0000FF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>
                    <w:default w:val="Joana Alves (964 102 500)"/>
                  </w:textInput>
                </w:ffData>
              </w:fldChar>
            </w:r>
            <w:bookmarkStart w:id="0" w:name="Texto3"/>
            <w:r>
              <w:rPr>
                <w:rFonts w:ascii="Calibri" w:hAnsi="Calibri" w:cs="Tahoma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ahoma"/>
                <w:sz w:val="22"/>
                <w:szCs w:val="22"/>
              </w:rPr>
            </w:r>
            <w:r>
              <w:rPr>
                <w:rFonts w:ascii="Calibri" w:hAnsi="Calibri" w:cs="Tahoma"/>
                <w:sz w:val="22"/>
                <w:szCs w:val="22"/>
              </w:rPr>
              <w:fldChar w:fldCharType="separate"/>
            </w:r>
            <w:r>
              <w:rPr>
                <w:rFonts w:ascii="Calibri" w:hAnsi="Calibri" w:cs="Tahoma"/>
                <w:noProof/>
                <w:sz w:val="22"/>
                <w:szCs w:val="22"/>
              </w:rPr>
              <w:t>Joana Alves (964 102 500)</w:t>
            </w:r>
            <w:r>
              <w:rPr>
                <w:rFonts w:ascii="Calibri" w:hAnsi="Calibri" w:cs="Tahoma"/>
                <w:sz w:val="22"/>
                <w:szCs w:val="22"/>
              </w:rPr>
              <w:fldChar w:fldCharType="end"/>
            </w:r>
            <w:bookmarkEnd w:id="0"/>
            <w:r w:rsidR="005C1BDD" w:rsidRPr="00950485">
              <w:rPr>
                <w:rStyle w:val="Ttulo1Carcter"/>
                <w:rFonts w:ascii="Calibri" w:hAnsi="Calibri" w:cs="Arial"/>
                <w:sz w:val="22"/>
                <w:szCs w:val="22"/>
              </w:rPr>
              <w:fldChar w:fldCharType="begin"/>
            </w:r>
            <w:r w:rsidR="005C1BDD" w:rsidRPr="00950485">
              <w:rPr>
                <w:rStyle w:val="Ttulo1Carcter"/>
                <w:rFonts w:ascii="Calibri" w:hAnsi="Calibri" w:cs="Arial"/>
                <w:sz w:val="22"/>
                <w:szCs w:val="22"/>
              </w:rPr>
              <w:instrText xml:space="preserve"> =  \* MERGEFORMAT </w:instrText>
            </w:r>
            <w:r w:rsidR="005C1BDD" w:rsidRPr="00950485">
              <w:rPr>
                <w:rStyle w:val="Ttulo1Carcter"/>
                <w:rFonts w:ascii="Calibri" w:hAnsi="Calibri" w:cs="Arial"/>
                <w:sz w:val="22"/>
                <w:szCs w:val="22"/>
              </w:rPr>
              <w:fldChar w:fldCharType="end"/>
            </w:r>
          </w:p>
        </w:tc>
      </w:tr>
      <w:tr w:rsidR="005C1BDD" w:rsidRPr="00950485" w:rsidTr="00566CFD">
        <w:trPr>
          <w:trHeight w:hRule="exact" w:val="113"/>
        </w:trPr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8" w:space="0" w:color="auto"/>
            </w:tcBorders>
          </w:tcPr>
          <w:p w:rsidR="005C1BDD" w:rsidRPr="007F4582" w:rsidRDefault="005C1BDD" w:rsidP="005C229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single" w:sz="8" w:space="0" w:color="auto"/>
            </w:tcBorders>
          </w:tcPr>
          <w:p w:rsidR="005C1BDD" w:rsidRPr="00950485" w:rsidRDefault="005C1BDD" w:rsidP="00B16A30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5C1BDD" w:rsidRPr="00950485" w:rsidTr="00566CFD"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50485">
              <w:rPr>
                <w:rFonts w:ascii="Calibri" w:hAnsi="Calibri" w:cs="Tahoma"/>
                <w:sz w:val="22"/>
                <w:szCs w:val="22"/>
              </w:rPr>
              <w:t>Empresa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7F4582" w:rsidRDefault="00D33DEC" w:rsidP="00917A9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Auto Estufa Sanpar, Lda.</w:t>
            </w: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950485">
              <w:rPr>
                <w:rFonts w:ascii="Calibri" w:hAnsi="Calibri" w:cs="Tahoma"/>
                <w:sz w:val="22"/>
                <w:szCs w:val="22"/>
              </w:rPr>
              <w:t>Página(s</w:t>
            </w:r>
            <w:proofErr w:type="gramEnd"/>
            <w:r w:rsidRPr="00950485">
              <w:rPr>
                <w:rFonts w:ascii="Calibri" w:hAnsi="Calibri" w:cs="Tahoma"/>
                <w:sz w:val="22"/>
                <w:szCs w:val="22"/>
              </w:rPr>
              <w:t>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950485" w:rsidRDefault="005C1BDD" w:rsidP="00B16A30">
            <w:pPr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statusText w:type="autoText" w:val="Número de Pág. 1"/>
                  <w:textInput>
                    <w:default w:val="3"/>
                  </w:textInput>
                </w:ffData>
              </w:fldChar>
            </w:r>
            <w:bookmarkStart w:id="1" w:name="Texto4"/>
            <w:r>
              <w:rPr>
                <w:rFonts w:ascii="Calibri" w:hAnsi="Calibri" w:cs="Tahoma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ahoma"/>
                <w:sz w:val="22"/>
                <w:szCs w:val="22"/>
              </w:rPr>
            </w:r>
            <w:r>
              <w:rPr>
                <w:rFonts w:ascii="Calibri" w:hAnsi="Calibri" w:cs="Tahoma"/>
                <w:sz w:val="22"/>
                <w:szCs w:val="22"/>
              </w:rPr>
              <w:fldChar w:fldCharType="separate"/>
            </w:r>
            <w:r>
              <w:rPr>
                <w:rFonts w:ascii="Calibri" w:hAnsi="Calibri" w:cs="Tahoma"/>
                <w:noProof/>
                <w:sz w:val="22"/>
                <w:szCs w:val="22"/>
              </w:rPr>
              <w:t>3</w:t>
            </w:r>
            <w:r>
              <w:rPr>
                <w:rFonts w:ascii="Calibri" w:hAnsi="Calibri" w:cs="Tahoma"/>
                <w:sz w:val="22"/>
                <w:szCs w:val="22"/>
              </w:rPr>
              <w:fldChar w:fldCharType="end"/>
            </w:r>
            <w:bookmarkEnd w:id="1"/>
          </w:p>
        </w:tc>
      </w:tr>
      <w:tr w:rsidR="005C1BDD" w:rsidRPr="00950485" w:rsidTr="00566CFD">
        <w:trPr>
          <w:trHeight w:hRule="exact" w:val="113"/>
        </w:trPr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8" w:space="0" w:color="auto"/>
            </w:tcBorders>
          </w:tcPr>
          <w:p w:rsidR="005C1BDD" w:rsidRPr="007F4582" w:rsidRDefault="005C1BDD" w:rsidP="005C229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single" w:sz="8" w:space="0" w:color="auto"/>
            </w:tcBorders>
          </w:tcPr>
          <w:p w:rsidR="005C1BDD" w:rsidRPr="00950485" w:rsidRDefault="005C1BDD" w:rsidP="00B16A30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5C1BDD" w:rsidRPr="00950485" w:rsidTr="00566CFD"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950485">
              <w:rPr>
                <w:rFonts w:ascii="Calibri" w:hAnsi="Calibri" w:cs="Tahoma"/>
                <w:sz w:val="22"/>
                <w:szCs w:val="22"/>
              </w:rPr>
              <w:t>Fax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7F4582" w:rsidRDefault="00D33DEC" w:rsidP="005C229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214 784 183</w:t>
            </w: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50485">
              <w:rPr>
                <w:rFonts w:ascii="Calibri" w:hAnsi="Calibri" w:cs="Tahoma"/>
                <w:sz w:val="22"/>
                <w:szCs w:val="22"/>
              </w:rPr>
              <w:t>Data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950485" w:rsidRDefault="00D33DEC" w:rsidP="00B16A30">
            <w:pPr>
              <w:rPr>
                <w:rFonts w:ascii="Calibri" w:hAnsi="Calibri" w:cs="Tahoma"/>
                <w:color w:val="0000FF"/>
                <w:sz w:val="22"/>
                <w:szCs w:val="22"/>
              </w:rPr>
            </w:pPr>
            <w:bookmarkStart w:id="2" w:name="DataFax"/>
            <w:bookmarkEnd w:id="2"/>
            <w:r>
              <w:rPr>
                <w:rFonts w:ascii="Calibri" w:hAnsi="Calibri" w:cs="Tahoma"/>
                <w:color w:val="0000FF"/>
                <w:sz w:val="22"/>
                <w:szCs w:val="22"/>
              </w:rPr>
              <w:t>27</w:t>
            </w:r>
            <w:r w:rsidR="0001495E">
              <w:rPr>
                <w:rFonts w:ascii="Calibri" w:hAnsi="Calibri" w:cs="Tahoma"/>
                <w:color w:val="0000FF"/>
                <w:sz w:val="22"/>
                <w:szCs w:val="22"/>
              </w:rPr>
              <w:t>-01</w:t>
            </w:r>
            <w:r w:rsidR="005C1BDD">
              <w:rPr>
                <w:rFonts w:ascii="Calibri" w:hAnsi="Calibri" w:cs="Tahoma"/>
                <w:color w:val="0000FF"/>
                <w:sz w:val="22"/>
                <w:szCs w:val="22"/>
              </w:rPr>
              <w:t>-201</w:t>
            </w:r>
            <w:r w:rsidR="0001495E">
              <w:rPr>
                <w:rFonts w:ascii="Calibri" w:hAnsi="Calibri" w:cs="Tahoma"/>
                <w:color w:val="0000FF"/>
                <w:sz w:val="22"/>
                <w:szCs w:val="22"/>
              </w:rPr>
              <w:t>5</w:t>
            </w:r>
          </w:p>
        </w:tc>
      </w:tr>
      <w:tr w:rsidR="005C1BDD" w:rsidRPr="00950485" w:rsidTr="00566CFD">
        <w:trPr>
          <w:trHeight w:hRule="exact" w:val="113"/>
        </w:trPr>
        <w:tc>
          <w:tcPr>
            <w:tcW w:w="921" w:type="dxa"/>
          </w:tcPr>
          <w:p w:rsidR="005C1BDD" w:rsidRPr="00950485" w:rsidRDefault="005C1BDD" w:rsidP="00F26B19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F26B19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8" w:space="0" w:color="auto"/>
            </w:tcBorders>
          </w:tcPr>
          <w:p w:rsidR="005C1BDD" w:rsidRPr="007F4582" w:rsidRDefault="005C1BDD" w:rsidP="005C229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</w:tcPr>
          <w:p w:rsidR="005C1BDD" w:rsidRPr="00950485" w:rsidRDefault="005C1BDD" w:rsidP="00F26B19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F26B19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F26B19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single" w:sz="8" w:space="0" w:color="auto"/>
            </w:tcBorders>
          </w:tcPr>
          <w:p w:rsidR="005C1BDD" w:rsidRPr="00950485" w:rsidRDefault="005C1BDD" w:rsidP="00B16A30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5C1BDD" w:rsidRPr="00950485" w:rsidTr="00566CFD"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50485">
              <w:rPr>
                <w:rFonts w:ascii="Calibri" w:hAnsi="Calibri" w:cs="Tahoma"/>
                <w:sz w:val="22"/>
                <w:szCs w:val="22"/>
              </w:rPr>
              <w:t>Tel.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03251B" w:rsidRDefault="00D33DEC" w:rsidP="001977A8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214 784 183 / 964 642 727</w:t>
            </w: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950485">
              <w:rPr>
                <w:rFonts w:ascii="Calibri" w:eastAsia="Batang" w:hAnsi="Calibri" w:cs="Tahoma"/>
                <w:sz w:val="22"/>
                <w:szCs w:val="22"/>
              </w:rPr>
              <w:t>Ref.: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950485" w:rsidRDefault="00D33DEC" w:rsidP="00B16A30">
            <w:pPr>
              <w:rPr>
                <w:rFonts w:ascii="Calibri" w:hAnsi="Calibri" w:cs="Tahoma"/>
                <w:color w:val="0000FF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5.059/JA"/>
                  </w:textInput>
                </w:ffData>
              </w:fldChar>
            </w:r>
            <w:r>
              <w:rPr>
                <w:rFonts w:ascii="Calibri" w:hAnsi="Calibri" w:cs="Tahoma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Tahoma"/>
                <w:sz w:val="22"/>
                <w:szCs w:val="22"/>
              </w:rPr>
            </w:r>
            <w:r>
              <w:rPr>
                <w:rFonts w:ascii="Calibri" w:hAnsi="Calibri" w:cs="Tahoma"/>
                <w:sz w:val="22"/>
                <w:szCs w:val="22"/>
              </w:rPr>
              <w:fldChar w:fldCharType="separate"/>
            </w:r>
            <w:r>
              <w:rPr>
                <w:rFonts w:ascii="Calibri" w:hAnsi="Calibri" w:cs="Tahoma"/>
                <w:noProof/>
                <w:sz w:val="22"/>
                <w:szCs w:val="22"/>
              </w:rPr>
              <w:t>2015.059/JA</w:t>
            </w:r>
            <w:r>
              <w:rPr>
                <w:rFonts w:ascii="Calibri" w:hAnsi="Calibri" w:cs="Tahoma"/>
                <w:sz w:val="22"/>
                <w:szCs w:val="22"/>
              </w:rPr>
              <w:fldChar w:fldCharType="end"/>
            </w:r>
          </w:p>
        </w:tc>
      </w:tr>
      <w:tr w:rsidR="005C1BDD" w:rsidRPr="00950485" w:rsidTr="00566CFD">
        <w:trPr>
          <w:trHeight w:hRule="exact" w:val="113"/>
        </w:trPr>
        <w:tc>
          <w:tcPr>
            <w:tcW w:w="921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8" w:space="0" w:color="auto"/>
            </w:tcBorders>
          </w:tcPr>
          <w:p w:rsidR="005C1BDD" w:rsidRPr="007F4582" w:rsidRDefault="005C1BDD" w:rsidP="005C229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950485" w:rsidRDefault="005C1BDD" w:rsidP="004D6D10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950485" w:rsidRDefault="005C1BDD" w:rsidP="004D6D10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single" w:sz="8" w:space="0" w:color="auto"/>
            </w:tcBorders>
          </w:tcPr>
          <w:p w:rsidR="005C1BDD" w:rsidRPr="00950485" w:rsidRDefault="005C1BDD" w:rsidP="00B16A30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5C1BDD" w:rsidRPr="00B63F13" w:rsidTr="00566CFD">
        <w:tc>
          <w:tcPr>
            <w:tcW w:w="921" w:type="dxa"/>
          </w:tcPr>
          <w:p w:rsidR="005C1BDD" w:rsidRPr="00950485" w:rsidRDefault="005C1BDD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950485">
              <w:rPr>
                <w:rFonts w:ascii="Calibri" w:hAnsi="Calibri" w:cs="Tahoma"/>
                <w:sz w:val="22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950485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left w:val="single" w:sz="12" w:space="0" w:color="auto"/>
              <w:bottom w:val="single" w:sz="8" w:space="0" w:color="auto"/>
            </w:tcBorders>
          </w:tcPr>
          <w:p w:rsidR="005C1BDD" w:rsidRPr="00B63F13" w:rsidRDefault="00B63F13" w:rsidP="005C229D">
            <w:pPr>
              <w:rPr>
                <w:rFonts w:ascii="Calibri" w:hAnsi="Calibri" w:cs="Calibri"/>
                <w:sz w:val="22"/>
                <w:szCs w:val="22"/>
              </w:rPr>
            </w:pPr>
            <w:hyperlink r:id="rId8" w:history="1">
              <w:r w:rsidRPr="00A56AE7">
                <w:rPr>
                  <w:rStyle w:val="Hiperligao"/>
                  <w:rFonts w:ascii="Calibri" w:hAnsi="Calibri"/>
                  <w:sz w:val="22"/>
                  <w:szCs w:val="22"/>
                </w:rPr>
                <w:t>auto.sanpar@gmail.com</w:t>
              </w:r>
            </w:hyperlink>
            <w:r w:rsidR="00CB64E1">
              <w:rPr>
                <w:rFonts w:ascii="Calibri" w:hAnsi="Calibri"/>
                <w:sz w:val="22"/>
                <w:szCs w:val="22"/>
              </w:rPr>
              <w:t xml:space="preserve"> </w:t>
            </w:r>
            <w:bookmarkStart w:id="3" w:name="_GoBack"/>
            <w:bookmarkEnd w:id="3"/>
            <w:r w:rsidR="00CB64E1">
              <w:rPr>
                <w:rFonts w:ascii="Calibri" w:hAnsi="Calibri"/>
                <w:sz w:val="22"/>
                <w:szCs w:val="22"/>
              </w:rPr>
              <w:t xml:space="preserve">  </w:t>
            </w:r>
          </w:p>
        </w:tc>
        <w:tc>
          <w:tcPr>
            <w:tcW w:w="283" w:type="dxa"/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B63F13" w:rsidRDefault="005C1BDD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proofErr w:type="gramStart"/>
            <w:r w:rsidRPr="00B63F13">
              <w:rPr>
                <w:rFonts w:ascii="Calibri" w:hAnsi="Calibri" w:cs="Tahoma"/>
                <w:sz w:val="22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left w:val="single" w:sz="12" w:space="0" w:color="auto"/>
              <w:bottom w:val="single" w:sz="6" w:space="0" w:color="auto"/>
            </w:tcBorders>
          </w:tcPr>
          <w:p w:rsidR="005C1BDD" w:rsidRPr="00B63F13" w:rsidRDefault="00831A64" w:rsidP="00B16A30">
            <w:pPr>
              <w:rPr>
                <w:rFonts w:ascii="Calibri" w:hAnsi="Calibri" w:cs="Tahoma"/>
                <w:color w:val="365F91"/>
                <w:sz w:val="22"/>
                <w:szCs w:val="22"/>
              </w:rPr>
            </w:pPr>
            <w:hyperlink r:id="rId9" w:history="1">
              <w:r w:rsidR="00581DA9" w:rsidRPr="00B63F13">
                <w:rPr>
                  <w:rStyle w:val="Hiperligao"/>
                  <w:rFonts w:ascii="Calibri" w:hAnsi="Calibri" w:cs="Tahoma"/>
                  <w:sz w:val="22"/>
                  <w:szCs w:val="22"/>
                </w:rPr>
                <w:t>joana.alves@correia-correia.com</w:t>
              </w:r>
            </w:hyperlink>
          </w:p>
        </w:tc>
      </w:tr>
      <w:tr w:rsidR="005C1BDD" w:rsidRPr="00B63F13" w:rsidTr="00566CFD">
        <w:trPr>
          <w:cantSplit/>
          <w:trHeight w:hRule="exact" w:val="113"/>
        </w:trPr>
        <w:tc>
          <w:tcPr>
            <w:tcW w:w="921" w:type="dxa"/>
          </w:tcPr>
          <w:p w:rsidR="005C1BDD" w:rsidRPr="00B63F13" w:rsidRDefault="005C1BDD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384" w:type="dxa"/>
            <w:tcBorders>
              <w:top w:val="single" w:sz="8" w:space="0" w:color="auto"/>
            </w:tcBorders>
          </w:tcPr>
          <w:p w:rsidR="005C1BDD" w:rsidRPr="00B63F13" w:rsidRDefault="005C1BDD" w:rsidP="005C229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3" w:type="dxa"/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5C1BDD" w:rsidRPr="00B63F13" w:rsidRDefault="005C1BDD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single" w:sz="8" w:space="0" w:color="auto"/>
            </w:tcBorders>
          </w:tcPr>
          <w:p w:rsidR="005C1BDD" w:rsidRPr="00B63F13" w:rsidRDefault="005C1BDD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5E558B" w:rsidRPr="00B63F13" w:rsidRDefault="005E558B">
      <w:pPr>
        <w:jc w:val="both"/>
        <w:rPr>
          <w:rFonts w:ascii="Calibri" w:hAnsi="Calibri" w:cs="Tahoma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7989"/>
      </w:tblGrid>
      <w:tr w:rsidR="005E558B" w:rsidRPr="00523191" w:rsidTr="00FD1FC7">
        <w:tc>
          <w:tcPr>
            <w:tcW w:w="921" w:type="dxa"/>
          </w:tcPr>
          <w:p w:rsidR="005E558B" w:rsidRPr="00B63F13" w:rsidRDefault="005E558B" w:rsidP="00F26B19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  <w:r w:rsidRPr="00B63F13">
              <w:rPr>
                <w:rFonts w:ascii="Calibri" w:hAnsi="Calibri" w:cs="Tahoma"/>
                <w:sz w:val="22"/>
                <w:szCs w:val="22"/>
              </w:rPr>
              <w:t>Assunto</w:t>
            </w:r>
            <w:r w:rsidR="003F317A" w:rsidRPr="00B63F13">
              <w:rPr>
                <w:rFonts w:ascii="Calibri" w:eastAsia="Batang" w:hAnsi="Calibri" w:cs="Tahom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5E558B" w:rsidRPr="00B63F13" w:rsidRDefault="005E558B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989" w:type="dxa"/>
            <w:tcBorders>
              <w:left w:val="single" w:sz="12" w:space="0" w:color="auto"/>
              <w:bottom w:val="single" w:sz="8" w:space="0" w:color="auto"/>
            </w:tcBorders>
          </w:tcPr>
          <w:p w:rsidR="005E558B" w:rsidRPr="00523191" w:rsidRDefault="005E558B" w:rsidP="00DB211A">
            <w:pPr>
              <w:rPr>
                <w:rFonts w:ascii="Calibri" w:hAnsi="Calibri" w:cs="Tahoma"/>
                <w:sz w:val="22"/>
                <w:szCs w:val="22"/>
              </w:rPr>
            </w:pPr>
            <w:r w:rsidRPr="00370AB3">
              <w:rPr>
                <w:rFonts w:ascii="Calibri" w:hAnsi="Calibri" w:cs="Tahoma"/>
                <w:sz w:val="22"/>
                <w:szCs w:val="22"/>
              </w:rPr>
              <w:t>Pr</w:t>
            </w:r>
            <w:r w:rsidR="004E354B" w:rsidRPr="00370AB3">
              <w:rPr>
                <w:rFonts w:ascii="Calibri" w:hAnsi="Calibri" w:cs="Tahoma"/>
                <w:sz w:val="22"/>
                <w:szCs w:val="22"/>
              </w:rPr>
              <w:t>op</w:t>
            </w:r>
            <w:r w:rsidR="004E354B" w:rsidRPr="00523191">
              <w:rPr>
                <w:rFonts w:ascii="Calibri" w:hAnsi="Calibri" w:cs="Tahoma"/>
                <w:sz w:val="22"/>
                <w:szCs w:val="22"/>
              </w:rPr>
              <w:t xml:space="preserve">osta </w:t>
            </w:r>
            <w:r w:rsidR="00DB211A" w:rsidRPr="00523191">
              <w:rPr>
                <w:rFonts w:ascii="Calibri" w:hAnsi="Calibri" w:cs="Tahoma"/>
                <w:sz w:val="22"/>
                <w:szCs w:val="22"/>
              </w:rPr>
              <w:t xml:space="preserve">de </w:t>
            </w:r>
            <w:r w:rsidR="00F26B19" w:rsidRPr="00523191">
              <w:rPr>
                <w:rFonts w:ascii="Calibri" w:hAnsi="Calibri" w:cs="Tahoma"/>
                <w:sz w:val="22"/>
                <w:szCs w:val="22"/>
              </w:rPr>
              <w:t>Prestação de S</w:t>
            </w:r>
            <w:r w:rsidRPr="00523191">
              <w:rPr>
                <w:rFonts w:ascii="Calibri" w:hAnsi="Calibri" w:cs="Tahoma"/>
                <w:sz w:val="22"/>
                <w:szCs w:val="22"/>
              </w:rPr>
              <w:t>erviços</w:t>
            </w:r>
            <w:r w:rsidR="00566FB4">
              <w:rPr>
                <w:rFonts w:ascii="Calibri" w:hAnsi="Calibri" w:cs="Tahoma"/>
                <w:sz w:val="22"/>
                <w:szCs w:val="22"/>
              </w:rPr>
              <w:t xml:space="preserve"> de Gestão de Resíduos</w:t>
            </w:r>
          </w:p>
        </w:tc>
      </w:tr>
    </w:tbl>
    <w:p w:rsidR="005E558B" w:rsidRPr="00523191" w:rsidRDefault="005E558B">
      <w:pPr>
        <w:suppressAutoHyphens/>
        <w:jc w:val="both"/>
        <w:rPr>
          <w:rFonts w:cs="Tahoma"/>
          <w:spacing w:val="-3"/>
          <w:szCs w:val="20"/>
        </w:rPr>
      </w:pPr>
    </w:p>
    <w:p w:rsidR="00C717E9" w:rsidRDefault="00C717E9" w:rsidP="00C717E9">
      <w:pPr>
        <w:spacing w:line="360" w:lineRule="auto"/>
        <w:jc w:val="center"/>
        <w:rPr>
          <w:rFonts w:ascii="Calibri" w:eastAsia="Batang" w:hAnsi="Calibri" w:cs="Calibri"/>
          <w:b/>
          <w:sz w:val="22"/>
          <w:szCs w:val="22"/>
        </w:rPr>
      </w:pPr>
    </w:p>
    <w:p w:rsidR="00C717E9" w:rsidRDefault="00C717E9" w:rsidP="00C717E9">
      <w:pPr>
        <w:spacing w:line="360" w:lineRule="auto"/>
        <w:jc w:val="center"/>
        <w:rPr>
          <w:rFonts w:ascii="Calibri" w:eastAsia="Batang" w:hAnsi="Calibri" w:cs="Calibri"/>
          <w:b/>
          <w:sz w:val="22"/>
          <w:szCs w:val="22"/>
        </w:rPr>
      </w:pPr>
    </w:p>
    <w:p w:rsidR="00C717E9" w:rsidRPr="00C27FB2" w:rsidRDefault="00C717E9" w:rsidP="00C717E9">
      <w:pPr>
        <w:spacing w:line="360" w:lineRule="auto"/>
        <w:jc w:val="center"/>
        <w:rPr>
          <w:rFonts w:ascii="Calibri" w:eastAsia="Batang" w:hAnsi="Calibri" w:cs="Calibri"/>
          <w:b/>
          <w:sz w:val="22"/>
          <w:szCs w:val="22"/>
        </w:rPr>
      </w:pPr>
      <w:r w:rsidRPr="00C27FB2">
        <w:rPr>
          <w:rFonts w:ascii="Calibri" w:eastAsia="Batang" w:hAnsi="Calibri" w:cs="Calibri"/>
          <w:b/>
          <w:sz w:val="22"/>
          <w:szCs w:val="22"/>
        </w:rPr>
        <w:t>PROPOSTA COMERCIAL</w:t>
      </w:r>
    </w:p>
    <w:p w:rsidR="00C717E9" w:rsidRPr="00C27FB2" w:rsidRDefault="00C717E9" w:rsidP="00C717E9">
      <w:pPr>
        <w:spacing w:line="360" w:lineRule="auto"/>
        <w:rPr>
          <w:rFonts w:ascii="Calibri" w:eastAsia="Batang" w:hAnsi="Calibri" w:cs="Calibri"/>
          <w:b/>
          <w:sz w:val="22"/>
          <w:szCs w:val="22"/>
        </w:rPr>
      </w:pP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sz w:val="22"/>
          <w:szCs w:val="22"/>
        </w:rPr>
      </w:pPr>
      <w:r w:rsidRPr="00C27FB2">
        <w:rPr>
          <w:rFonts w:ascii="Calibri" w:eastAsia="Batang" w:hAnsi="Calibri" w:cs="Calibri"/>
          <w:sz w:val="22"/>
          <w:szCs w:val="22"/>
        </w:rPr>
        <w:t>Vimos por este meio enviar a nossa proposta para a prestação de serviços de apoio técnico.</w:t>
      </w:r>
    </w:p>
    <w:p w:rsidR="00C717E9" w:rsidRPr="00C27FB2" w:rsidRDefault="00466DF6" w:rsidP="00C717E9">
      <w:pPr>
        <w:spacing w:line="360" w:lineRule="auto"/>
        <w:jc w:val="both"/>
        <w:rPr>
          <w:rFonts w:ascii="Calibri" w:eastAsia="Batang" w:hAnsi="Calibri" w:cs="Calibri"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104775</wp:posOffset>
            </wp:positionV>
            <wp:extent cx="1705610" cy="2447925"/>
            <wp:effectExtent l="19050" t="0" r="8890" b="0"/>
            <wp:wrapTight wrapText="bothSides">
              <wp:wrapPolygon edited="0">
                <wp:start x="-241" y="0"/>
                <wp:lineTo x="-241" y="21516"/>
                <wp:lineTo x="21713" y="21516"/>
                <wp:lineTo x="21713" y="0"/>
                <wp:lineTo x="-241" y="0"/>
              </wp:wrapPolygon>
            </wp:wrapTight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Cs/>
          <w:sz w:val="22"/>
          <w:szCs w:val="22"/>
        </w:rPr>
      </w:pPr>
      <w:r w:rsidRPr="00C27FB2">
        <w:rPr>
          <w:rFonts w:ascii="Calibri" w:eastAsia="Batang" w:hAnsi="Calibri" w:cs="Calibri"/>
          <w:bCs/>
          <w:sz w:val="22"/>
          <w:szCs w:val="22"/>
        </w:rPr>
        <w:t>A C&amp;C, como agente activo na preservação do Ambiente, assegura aos nossos Clientes o cumprimento das obrigações ambientais legais, optimizando e racionalizando os custos associados à gestão de resíduos industriais.</w:t>
      </w: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Cs/>
          <w:sz w:val="22"/>
          <w:szCs w:val="22"/>
        </w:rPr>
      </w:pP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Cs/>
          <w:sz w:val="22"/>
          <w:szCs w:val="22"/>
        </w:rPr>
      </w:pPr>
    </w:p>
    <w:p w:rsidR="00C717E9" w:rsidRPr="00C27FB2" w:rsidRDefault="00C717E9" w:rsidP="00C717E9">
      <w:pPr>
        <w:numPr>
          <w:ilvl w:val="0"/>
          <w:numId w:val="10"/>
        </w:numPr>
        <w:spacing w:line="360" w:lineRule="auto"/>
        <w:jc w:val="both"/>
        <w:rPr>
          <w:rFonts w:ascii="Calibri" w:eastAsia="Batang" w:hAnsi="Calibri" w:cs="Calibri"/>
          <w:b/>
          <w:bCs/>
          <w:caps/>
          <w:sz w:val="22"/>
          <w:szCs w:val="22"/>
        </w:rPr>
      </w:pPr>
      <w:r w:rsidRPr="00C27FB2">
        <w:rPr>
          <w:rFonts w:ascii="Calibri" w:eastAsia="Batang" w:hAnsi="Calibri" w:cs="Calibri"/>
          <w:b/>
          <w:bCs/>
          <w:caps/>
          <w:sz w:val="22"/>
          <w:szCs w:val="22"/>
        </w:rPr>
        <w:t>Condições Comerciais</w:t>
      </w: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C717E9" w:rsidRPr="00C27FB2" w:rsidRDefault="00C717E9" w:rsidP="00C717E9">
      <w:pPr>
        <w:pStyle w:val="Avanodecorpodetexto"/>
        <w:numPr>
          <w:ilvl w:val="1"/>
          <w:numId w:val="10"/>
        </w:numPr>
        <w:tabs>
          <w:tab w:val="left" w:pos="0"/>
        </w:tabs>
        <w:spacing w:after="0" w:line="360" w:lineRule="auto"/>
        <w:jc w:val="both"/>
        <w:rPr>
          <w:rFonts w:ascii="Calibri" w:eastAsia="Batang" w:hAnsi="Calibri" w:cs="Calibri"/>
          <w:i/>
          <w:sz w:val="22"/>
          <w:szCs w:val="22"/>
        </w:rPr>
      </w:pPr>
      <w:r w:rsidRPr="00C27FB2">
        <w:rPr>
          <w:rFonts w:ascii="Calibri" w:eastAsia="Batang" w:hAnsi="Calibri" w:cs="Calibri"/>
          <w:i/>
          <w:sz w:val="22"/>
          <w:szCs w:val="22"/>
        </w:rPr>
        <w:t>Valor Correspondente a Inserção de Dados Sobre Resíduos Produzidos no Portal SIRAPA Formulário B:</w:t>
      </w:r>
    </w:p>
    <w:p w:rsidR="00C717E9" w:rsidRPr="00C27FB2" w:rsidRDefault="00C717E9" w:rsidP="00C717E9">
      <w:pPr>
        <w:pStyle w:val="Avanodecorpodetexto"/>
        <w:tabs>
          <w:tab w:val="left" w:pos="0"/>
        </w:tabs>
        <w:ind w:left="0"/>
        <w:rPr>
          <w:rFonts w:ascii="Calibri" w:eastAsia="Batang" w:hAnsi="Calibri" w:cs="Calibri"/>
          <w:i/>
          <w:sz w:val="22"/>
          <w:szCs w:val="22"/>
        </w:rPr>
      </w:pPr>
    </w:p>
    <w:tbl>
      <w:tblPr>
        <w:tblW w:w="9012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1137"/>
        <w:gridCol w:w="2038"/>
        <w:gridCol w:w="2038"/>
      </w:tblGrid>
      <w:tr w:rsidR="00C717E9" w:rsidRPr="00C27FB2" w:rsidTr="00D21AE1">
        <w:trPr>
          <w:trHeight w:val="507"/>
          <w:jc w:val="center"/>
        </w:trPr>
        <w:tc>
          <w:tcPr>
            <w:tcW w:w="37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b/>
                <w:bCs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b/>
                <w:bCs/>
                <w:sz w:val="22"/>
                <w:szCs w:val="22"/>
              </w:rPr>
              <w:t>Serviço</w:t>
            </w:r>
          </w:p>
        </w:tc>
        <w:tc>
          <w:tcPr>
            <w:tcW w:w="317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b/>
                <w:bCs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b/>
                <w:bCs/>
                <w:sz w:val="22"/>
                <w:szCs w:val="22"/>
              </w:rPr>
              <w:t>Valor/Entidade</w:t>
            </w:r>
          </w:p>
        </w:tc>
        <w:tc>
          <w:tcPr>
            <w:tcW w:w="20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b/>
                <w:bCs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b/>
                <w:bCs/>
                <w:sz w:val="22"/>
                <w:szCs w:val="22"/>
              </w:rPr>
              <w:t>Condições</w:t>
            </w:r>
          </w:p>
        </w:tc>
      </w:tr>
      <w:tr w:rsidR="00C717E9" w:rsidRPr="00C27FB2" w:rsidTr="00D21AE1">
        <w:trPr>
          <w:cantSplit/>
          <w:trHeight w:val="70"/>
          <w:jc w:val="center"/>
        </w:trPr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7E9" w:rsidRPr="00C27FB2" w:rsidRDefault="00C717E9" w:rsidP="00C3518E">
            <w:pPr>
              <w:rPr>
                <w:rFonts w:ascii="Calibri" w:eastAsia="Batang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sz w:val="22"/>
                <w:szCs w:val="22"/>
              </w:rPr>
            </w:pPr>
          </w:p>
        </w:tc>
      </w:tr>
      <w:tr w:rsidR="00C717E9" w:rsidRPr="00C27FB2" w:rsidTr="00D21AE1">
        <w:trPr>
          <w:cantSplit/>
          <w:trHeight w:val="566"/>
          <w:jc w:val="center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E9" w:rsidRPr="00C27FB2" w:rsidRDefault="00C717E9" w:rsidP="00C3518E">
            <w:pPr>
              <w:rPr>
                <w:rFonts w:ascii="Calibri" w:eastAsia="Batang" w:hAnsi="Calibri" w:cs="Calibri"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sz w:val="22"/>
                <w:szCs w:val="22"/>
              </w:rPr>
              <w:t>Inserção de dados sobre resíduos produzidos –</w:t>
            </w:r>
            <w:r w:rsidR="00E51DD1">
              <w:rPr>
                <w:rFonts w:ascii="Calibri" w:eastAsia="Batang" w:hAnsi="Calibri" w:cs="Calibri"/>
                <w:sz w:val="22"/>
                <w:szCs w:val="22"/>
              </w:rPr>
              <w:t xml:space="preserve"> MIRR</w:t>
            </w:r>
            <w:r w:rsidRPr="00C27FB2">
              <w:rPr>
                <w:rFonts w:ascii="Calibri" w:eastAsia="Batang" w:hAnsi="Calibri" w:cs="Calibri"/>
                <w:sz w:val="22"/>
                <w:szCs w:val="22"/>
              </w:rPr>
              <w:t xml:space="preserve"> (Formulário </w:t>
            </w:r>
            <w:r w:rsidR="00E51DD1">
              <w:rPr>
                <w:rFonts w:ascii="Calibri" w:eastAsia="Batang" w:hAnsi="Calibri" w:cs="Calibri"/>
                <w:sz w:val="22"/>
                <w:szCs w:val="22"/>
              </w:rPr>
              <w:t xml:space="preserve">A e </w:t>
            </w:r>
            <w:r w:rsidRPr="00C27FB2">
              <w:rPr>
                <w:rFonts w:ascii="Calibri" w:eastAsia="Batang" w:hAnsi="Calibri" w:cs="Calibri"/>
                <w:sz w:val="22"/>
                <w:szCs w:val="22"/>
              </w:rPr>
              <w:t>B)</w:t>
            </w:r>
          </w:p>
          <w:p w:rsidR="00C717E9" w:rsidRPr="00C27FB2" w:rsidRDefault="00C717E9" w:rsidP="00C3518E">
            <w:pPr>
              <w:rPr>
                <w:rFonts w:ascii="Calibri" w:eastAsia="Batang" w:hAnsi="Calibri" w:cs="Calibri"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sz w:val="22"/>
                <w:szCs w:val="22"/>
              </w:rPr>
              <w:t xml:space="preserve"> (via electrónica, n/ instalação)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E9" w:rsidRPr="00C27FB2" w:rsidRDefault="00CB64E1" w:rsidP="0078249B">
            <w:pPr>
              <w:jc w:val="center"/>
              <w:rPr>
                <w:rFonts w:ascii="Calibri" w:eastAsia="Batang" w:hAnsi="Calibri" w:cs="Calibri"/>
                <w:sz w:val="22"/>
                <w:szCs w:val="22"/>
              </w:rPr>
            </w:pPr>
            <w:r>
              <w:rPr>
                <w:rFonts w:ascii="Calibri" w:eastAsia="Batang" w:hAnsi="Calibri" w:cs="Calibri"/>
                <w:sz w:val="22"/>
                <w:szCs w:val="22"/>
              </w:rPr>
              <w:t>145</w:t>
            </w:r>
            <w:r w:rsidR="00C717E9" w:rsidRPr="00C27FB2">
              <w:rPr>
                <w:rFonts w:ascii="Calibri" w:eastAsia="Batang" w:hAnsi="Calibri" w:cs="Calibri"/>
                <w:sz w:val="22"/>
                <w:szCs w:val="22"/>
              </w:rPr>
              <w:t>,00 €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7E9" w:rsidRPr="00C27FB2" w:rsidRDefault="00C717E9" w:rsidP="00C3518E">
            <w:pPr>
              <w:jc w:val="center"/>
              <w:rPr>
                <w:rFonts w:ascii="Calibri" w:eastAsia="Batang" w:hAnsi="Calibri" w:cs="Calibri"/>
                <w:b/>
                <w:sz w:val="22"/>
                <w:szCs w:val="22"/>
              </w:rPr>
            </w:pPr>
            <w:r w:rsidRPr="00C27FB2">
              <w:rPr>
                <w:rFonts w:ascii="Calibri" w:eastAsia="Batang" w:hAnsi="Calibri" w:cs="Calibri"/>
                <w:b/>
                <w:sz w:val="22"/>
                <w:szCs w:val="22"/>
              </w:rPr>
              <w:t>a)</w:t>
            </w:r>
          </w:p>
        </w:tc>
      </w:tr>
    </w:tbl>
    <w:p w:rsidR="00C717E9" w:rsidRPr="00C27FB2" w:rsidRDefault="00C717E9" w:rsidP="00C717E9">
      <w:pPr>
        <w:pStyle w:val="Avanodecorpodetexto"/>
        <w:tabs>
          <w:tab w:val="left" w:pos="0"/>
        </w:tabs>
        <w:ind w:left="720"/>
        <w:rPr>
          <w:rFonts w:ascii="Calibri" w:eastAsia="Batang" w:hAnsi="Calibri" w:cs="Calibri"/>
          <w:b/>
          <w:sz w:val="22"/>
          <w:szCs w:val="22"/>
        </w:rPr>
      </w:pPr>
    </w:p>
    <w:p w:rsidR="00C717E9" w:rsidRPr="00C27FB2" w:rsidRDefault="00C717E9" w:rsidP="00C717E9">
      <w:pPr>
        <w:tabs>
          <w:tab w:val="left" w:pos="851"/>
        </w:tabs>
        <w:spacing w:line="360" w:lineRule="auto"/>
        <w:ind w:left="567"/>
        <w:jc w:val="both"/>
        <w:rPr>
          <w:rFonts w:ascii="Calibri" w:eastAsia="Batang" w:hAnsi="Calibri" w:cs="Calibri"/>
          <w:smallCaps/>
          <w:sz w:val="22"/>
          <w:szCs w:val="22"/>
        </w:rPr>
      </w:pPr>
    </w:p>
    <w:p w:rsidR="00C717E9" w:rsidRDefault="00C717E9" w:rsidP="00C717E9">
      <w:pPr>
        <w:tabs>
          <w:tab w:val="left" w:pos="851"/>
        </w:tabs>
        <w:spacing w:line="360" w:lineRule="auto"/>
        <w:ind w:left="567"/>
        <w:jc w:val="both"/>
        <w:rPr>
          <w:rFonts w:ascii="Calibri" w:eastAsia="Batang" w:hAnsi="Calibri" w:cs="Calibri"/>
          <w:smallCaps/>
          <w:sz w:val="22"/>
          <w:szCs w:val="22"/>
        </w:rPr>
      </w:pPr>
    </w:p>
    <w:p w:rsidR="00C717E9" w:rsidRPr="00C27FB2" w:rsidRDefault="00C717E9" w:rsidP="00C717E9">
      <w:pPr>
        <w:tabs>
          <w:tab w:val="left" w:pos="851"/>
        </w:tabs>
        <w:spacing w:line="360" w:lineRule="auto"/>
        <w:jc w:val="both"/>
        <w:rPr>
          <w:rFonts w:ascii="Calibri" w:eastAsia="Batang" w:hAnsi="Calibri" w:cs="Calibri"/>
          <w:smallCaps/>
          <w:sz w:val="22"/>
          <w:szCs w:val="22"/>
        </w:rPr>
      </w:pPr>
    </w:p>
    <w:p w:rsidR="00C717E9" w:rsidRPr="00C27FB2" w:rsidRDefault="00C717E9" w:rsidP="00C717E9">
      <w:pPr>
        <w:numPr>
          <w:ilvl w:val="0"/>
          <w:numId w:val="20"/>
        </w:numPr>
        <w:spacing w:line="360" w:lineRule="auto"/>
        <w:jc w:val="both"/>
        <w:rPr>
          <w:rFonts w:ascii="Calibri" w:eastAsia="Batang" w:hAnsi="Calibri" w:cs="Calibri"/>
          <w:b/>
          <w:smallCaps/>
          <w:sz w:val="22"/>
          <w:szCs w:val="22"/>
        </w:rPr>
      </w:pPr>
      <w:r w:rsidRPr="00C27FB2">
        <w:rPr>
          <w:rFonts w:ascii="Calibri" w:eastAsia="Batang" w:hAnsi="Calibri" w:cs="Calibri"/>
          <w:b/>
          <w:smallCaps/>
          <w:sz w:val="22"/>
          <w:szCs w:val="22"/>
        </w:rPr>
        <w:lastRenderedPageBreak/>
        <w:t>O produtor/detentor dos resíduos deverá disponibilizar via e-mail ou fax para a CC na data combinado aquando da adjudicação do serviço:</w:t>
      </w:r>
    </w:p>
    <w:p w:rsidR="00C717E9" w:rsidRPr="00C27FB2" w:rsidRDefault="00C717E9" w:rsidP="00C717E9">
      <w:pPr>
        <w:spacing w:line="360" w:lineRule="auto"/>
        <w:ind w:left="720"/>
        <w:jc w:val="both"/>
        <w:rPr>
          <w:rFonts w:ascii="Calibri" w:eastAsia="Batang" w:hAnsi="Calibri" w:cs="Calibri"/>
          <w:b/>
          <w:smallCaps/>
          <w:sz w:val="22"/>
          <w:szCs w:val="22"/>
        </w:rPr>
      </w:pPr>
    </w:p>
    <w:p w:rsidR="00C717E9" w:rsidRDefault="00C717E9" w:rsidP="00C717E9">
      <w:pPr>
        <w:numPr>
          <w:ilvl w:val="0"/>
          <w:numId w:val="18"/>
        </w:numPr>
        <w:tabs>
          <w:tab w:val="left" w:pos="851"/>
        </w:tabs>
        <w:spacing w:line="360" w:lineRule="auto"/>
        <w:ind w:left="567" w:firstLine="0"/>
        <w:jc w:val="both"/>
        <w:rPr>
          <w:rFonts w:ascii="Calibri" w:eastAsia="Batang" w:hAnsi="Calibri" w:cs="Calibri"/>
          <w:sz w:val="22"/>
          <w:szCs w:val="22"/>
        </w:rPr>
      </w:pPr>
      <w:r w:rsidRPr="00C27FB2">
        <w:rPr>
          <w:rFonts w:ascii="Calibri" w:eastAsia="Batang" w:hAnsi="Calibri" w:cs="Calibri"/>
          <w:sz w:val="22"/>
          <w:szCs w:val="22"/>
        </w:rPr>
        <w:t xml:space="preserve">Quantidades em peso, código de destino final, dados completos de destinos finais e transportadores de </w:t>
      </w:r>
      <w:r w:rsidR="00496128">
        <w:rPr>
          <w:rFonts w:ascii="Calibri" w:eastAsia="Batang" w:hAnsi="Calibri" w:cs="Calibri"/>
          <w:sz w:val="22"/>
          <w:szCs w:val="22"/>
        </w:rPr>
        <w:t>todos resíduos entregues em 201</w:t>
      </w:r>
      <w:r w:rsidR="00E51DD1">
        <w:rPr>
          <w:rFonts w:ascii="Calibri" w:eastAsia="Batang" w:hAnsi="Calibri" w:cs="Calibri"/>
          <w:sz w:val="22"/>
          <w:szCs w:val="22"/>
        </w:rPr>
        <w:t>3</w:t>
      </w:r>
      <w:r w:rsidRPr="00C27FB2">
        <w:rPr>
          <w:rFonts w:ascii="Calibri" w:eastAsia="Batang" w:hAnsi="Calibri" w:cs="Calibri"/>
          <w:sz w:val="22"/>
          <w:szCs w:val="22"/>
        </w:rPr>
        <w:t xml:space="preserve"> por código LER </w:t>
      </w:r>
      <w:r w:rsidRPr="00C27FB2">
        <w:rPr>
          <w:rFonts w:ascii="Calibri" w:eastAsia="Batang" w:hAnsi="Calibri" w:cs="Calibri"/>
          <w:b/>
          <w:sz w:val="22"/>
          <w:szCs w:val="22"/>
        </w:rPr>
        <w:t>ou</w:t>
      </w:r>
      <w:r w:rsidRPr="00C27FB2">
        <w:rPr>
          <w:rFonts w:ascii="Calibri" w:eastAsia="Batang" w:hAnsi="Calibri" w:cs="Calibri"/>
          <w:sz w:val="22"/>
          <w:szCs w:val="22"/>
        </w:rPr>
        <w:t xml:space="preserve"> envio de todos os triplicados visíveis de todas a guias modelo A referentes a tod</w:t>
      </w:r>
      <w:r w:rsidR="00A6325F">
        <w:rPr>
          <w:rFonts w:ascii="Calibri" w:eastAsia="Batang" w:hAnsi="Calibri" w:cs="Calibri"/>
          <w:sz w:val="22"/>
          <w:szCs w:val="22"/>
        </w:rPr>
        <w:t>os os resíduos entregues em 201</w:t>
      </w:r>
      <w:r w:rsidR="00E51DD1">
        <w:rPr>
          <w:rFonts w:ascii="Calibri" w:eastAsia="Batang" w:hAnsi="Calibri" w:cs="Calibri"/>
          <w:sz w:val="22"/>
          <w:szCs w:val="22"/>
        </w:rPr>
        <w:t>3</w:t>
      </w:r>
      <w:r w:rsidRPr="00C27FB2">
        <w:rPr>
          <w:rFonts w:ascii="Calibri" w:eastAsia="Batang" w:hAnsi="Calibri" w:cs="Calibri"/>
          <w:sz w:val="22"/>
          <w:szCs w:val="22"/>
        </w:rPr>
        <w:t xml:space="preserve"> via CTT para a CC até </w:t>
      </w:r>
      <w:r w:rsidR="00D21AE1">
        <w:rPr>
          <w:rFonts w:ascii="Calibri" w:eastAsia="Batang" w:hAnsi="Calibri" w:cs="Calibri"/>
          <w:sz w:val="22"/>
          <w:szCs w:val="22"/>
        </w:rPr>
        <w:t xml:space="preserve">ao dia 31 de </w:t>
      </w:r>
      <w:r w:rsidR="00E51DD1">
        <w:rPr>
          <w:rFonts w:ascii="Calibri" w:eastAsia="Batang" w:hAnsi="Calibri" w:cs="Calibri"/>
          <w:sz w:val="22"/>
          <w:szCs w:val="22"/>
        </w:rPr>
        <w:t>Feverei</w:t>
      </w:r>
      <w:r w:rsidR="00D21AE1">
        <w:rPr>
          <w:rFonts w:ascii="Calibri" w:eastAsia="Batang" w:hAnsi="Calibri" w:cs="Calibri"/>
          <w:sz w:val="22"/>
          <w:szCs w:val="22"/>
        </w:rPr>
        <w:t>ro de 201</w:t>
      </w:r>
      <w:r w:rsidR="00E51DD1">
        <w:rPr>
          <w:rFonts w:ascii="Calibri" w:eastAsia="Batang" w:hAnsi="Calibri" w:cs="Calibri"/>
          <w:sz w:val="22"/>
          <w:szCs w:val="22"/>
        </w:rPr>
        <w:t>4;</w:t>
      </w:r>
    </w:p>
    <w:p w:rsidR="00E51DD1" w:rsidRDefault="00E51DD1" w:rsidP="00E51DD1">
      <w:pPr>
        <w:tabs>
          <w:tab w:val="left" w:pos="851"/>
        </w:tabs>
        <w:spacing w:line="360" w:lineRule="auto"/>
        <w:ind w:left="567"/>
        <w:jc w:val="both"/>
        <w:rPr>
          <w:rFonts w:ascii="Calibri" w:eastAsia="Batang" w:hAnsi="Calibri" w:cs="Calibri"/>
          <w:sz w:val="22"/>
          <w:szCs w:val="22"/>
        </w:rPr>
      </w:pPr>
    </w:p>
    <w:p w:rsidR="00C717E9" w:rsidRDefault="00C717E9" w:rsidP="00C717E9">
      <w:pPr>
        <w:numPr>
          <w:ilvl w:val="0"/>
          <w:numId w:val="18"/>
        </w:numPr>
        <w:tabs>
          <w:tab w:val="left" w:pos="851"/>
        </w:tabs>
        <w:spacing w:line="360" w:lineRule="auto"/>
        <w:ind w:left="567" w:firstLine="0"/>
        <w:jc w:val="both"/>
        <w:rPr>
          <w:rFonts w:ascii="Calibri" w:eastAsia="Batang" w:hAnsi="Calibri" w:cs="Calibri"/>
          <w:sz w:val="22"/>
          <w:szCs w:val="22"/>
        </w:rPr>
      </w:pPr>
      <w:r w:rsidRPr="00C27FB2">
        <w:rPr>
          <w:rFonts w:ascii="Calibri" w:eastAsia="Batang" w:hAnsi="Calibri" w:cs="Calibri"/>
          <w:sz w:val="22"/>
          <w:szCs w:val="22"/>
        </w:rPr>
        <w:t>Garantir o acesso ao portal SIRAPA;</w:t>
      </w:r>
    </w:p>
    <w:p w:rsidR="00E51DD1" w:rsidRPr="00C27FB2" w:rsidRDefault="00E51DD1" w:rsidP="00E51DD1">
      <w:pPr>
        <w:tabs>
          <w:tab w:val="left" w:pos="851"/>
        </w:tabs>
        <w:spacing w:line="360" w:lineRule="auto"/>
        <w:jc w:val="both"/>
        <w:rPr>
          <w:rFonts w:ascii="Calibri" w:eastAsia="Batang" w:hAnsi="Calibri" w:cs="Calibri"/>
          <w:sz w:val="22"/>
          <w:szCs w:val="22"/>
        </w:rPr>
      </w:pPr>
    </w:p>
    <w:p w:rsidR="00C717E9" w:rsidRPr="00C27FB2" w:rsidRDefault="00C717E9" w:rsidP="00C717E9">
      <w:pPr>
        <w:numPr>
          <w:ilvl w:val="0"/>
          <w:numId w:val="18"/>
        </w:numPr>
        <w:tabs>
          <w:tab w:val="left" w:pos="851"/>
        </w:tabs>
        <w:spacing w:line="360" w:lineRule="auto"/>
        <w:ind w:left="567" w:firstLine="0"/>
        <w:jc w:val="both"/>
        <w:rPr>
          <w:rFonts w:ascii="Calibri" w:eastAsia="Batang" w:hAnsi="Calibri" w:cs="Calibri"/>
          <w:sz w:val="22"/>
          <w:szCs w:val="22"/>
        </w:rPr>
      </w:pPr>
      <w:proofErr w:type="gramStart"/>
      <w:r w:rsidRPr="00C27FB2">
        <w:rPr>
          <w:rFonts w:ascii="Calibri" w:eastAsia="Batang" w:hAnsi="Calibri" w:cs="Calibri"/>
          <w:sz w:val="22"/>
          <w:szCs w:val="22"/>
        </w:rPr>
        <w:t>E-mail</w:t>
      </w:r>
      <w:proofErr w:type="gramEnd"/>
      <w:r w:rsidRPr="00C27FB2">
        <w:rPr>
          <w:rFonts w:ascii="Calibri" w:eastAsia="Batang" w:hAnsi="Calibri" w:cs="Calibri"/>
          <w:sz w:val="22"/>
          <w:szCs w:val="22"/>
        </w:rPr>
        <w:t xml:space="preserve"> válido para comunicação.</w:t>
      </w:r>
    </w:p>
    <w:p w:rsidR="00C717E9" w:rsidRPr="00C27FB2" w:rsidRDefault="00C717E9" w:rsidP="00C717E9">
      <w:pPr>
        <w:tabs>
          <w:tab w:val="left" w:pos="851"/>
        </w:tabs>
        <w:spacing w:line="360" w:lineRule="auto"/>
        <w:jc w:val="both"/>
        <w:rPr>
          <w:rFonts w:ascii="Calibri" w:eastAsia="Batang" w:hAnsi="Calibri" w:cs="Calibri"/>
          <w:sz w:val="22"/>
          <w:szCs w:val="22"/>
        </w:rPr>
      </w:pP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  <w:r w:rsidRPr="00C27FB2">
        <w:rPr>
          <w:rFonts w:ascii="Calibri" w:eastAsia="Batang" w:hAnsi="Calibri" w:cs="Calibri"/>
          <w:b/>
          <w:i/>
          <w:caps/>
          <w:sz w:val="22"/>
          <w:szCs w:val="22"/>
        </w:rPr>
        <w:t>NOTAs</w:t>
      </w:r>
      <w:r w:rsidRPr="00C27FB2">
        <w:rPr>
          <w:rFonts w:ascii="Calibri" w:eastAsia="Batang" w:hAnsi="Calibri" w:cs="Calibri"/>
          <w:b/>
          <w:caps/>
          <w:sz w:val="22"/>
          <w:szCs w:val="22"/>
        </w:rPr>
        <w:t xml:space="preserve">: </w:t>
      </w:r>
    </w:p>
    <w:p w:rsidR="00C717E9" w:rsidRPr="00E51DD1" w:rsidRDefault="00C717E9" w:rsidP="00C717E9">
      <w:pPr>
        <w:numPr>
          <w:ilvl w:val="0"/>
          <w:numId w:val="19"/>
        </w:num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  <w:r w:rsidRPr="00C27FB2">
        <w:rPr>
          <w:rFonts w:ascii="Calibri" w:eastAsia="Batang" w:hAnsi="Calibri" w:cs="Calibri"/>
          <w:caps/>
          <w:sz w:val="22"/>
          <w:szCs w:val="22"/>
        </w:rPr>
        <w:t>Caso alguma das condições anteriores não se verifique, a CC não assume qualquer responsabilidade sobre a inserção de dados no SIrapa – Formulário B do produtor/detentor de resíduos;</w:t>
      </w:r>
    </w:p>
    <w:p w:rsidR="00E51DD1" w:rsidRPr="00C27FB2" w:rsidRDefault="00E51DD1" w:rsidP="00E51DD1">
      <w:pPr>
        <w:spacing w:line="360" w:lineRule="auto"/>
        <w:ind w:left="720"/>
        <w:jc w:val="both"/>
        <w:rPr>
          <w:rFonts w:ascii="Calibri" w:eastAsia="Batang" w:hAnsi="Calibri" w:cs="Calibri"/>
          <w:b/>
          <w:caps/>
          <w:sz w:val="22"/>
          <w:szCs w:val="22"/>
        </w:rPr>
      </w:pPr>
    </w:p>
    <w:p w:rsidR="00C717E9" w:rsidRPr="00E51DD1" w:rsidRDefault="00C717E9" w:rsidP="00C717E9">
      <w:pPr>
        <w:numPr>
          <w:ilvl w:val="0"/>
          <w:numId w:val="19"/>
        </w:num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  <w:r w:rsidRPr="00C27FB2">
        <w:rPr>
          <w:rFonts w:ascii="Calibri" w:eastAsia="Batang" w:hAnsi="Calibri" w:cs="Calibri"/>
          <w:caps/>
          <w:sz w:val="22"/>
          <w:szCs w:val="22"/>
        </w:rPr>
        <w:t>A colaboração da cc neste serviço cessa com o envio do comprovativo de inserção de dados no formulário b - sirapa obtido no portal;</w:t>
      </w:r>
    </w:p>
    <w:p w:rsidR="00E51DD1" w:rsidRPr="00C27FB2" w:rsidRDefault="00E51DD1" w:rsidP="00E51DD1">
      <w:p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</w:p>
    <w:p w:rsidR="00C717E9" w:rsidRPr="00C27FB2" w:rsidRDefault="00C717E9" w:rsidP="00C717E9">
      <w:pPr>
        <w:numPr>
          <w:ilvl w:val="0"/>
          <w:numId w:val="19"/>
        </w:num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  <w:r w:rsidRPr="00C27FB2">
        <w:rPr>
          <w:rFonts w:ascii="Calibri" w:eastAsia="Batang" w:hAnsi="Calibri" w:cs="Calibri"/>
          <w:caps/>
          <w:sz w:val="22"/>
          <w:szCs w:val="22"/>
        </w:rPr>
        <w:t>a cc não poderá em caso algum ser responsabilizada pelo teor dos dados enviados ou dados omitidos pelo produtor/detentor dos resíduos.</w:t>
      </w:r>
    </w:p>
    <w:p w:rsidR="00C717E9" w:rsidRPr="00C27FB2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caps/>
          <w:sz w:val="22"/>
          <w:szCs w:val="22"/>
        </w:rPr>
      </w:pPr>
    </w:p>
    <w:p w:rsidR="00C717E9" w:rsidRDefault="00C717E9" w:rsidP="00C717E9">
      <w:pPr>
        <w:pStyle w:val="Corpodetexto"/>
        <w:spacing w:before="120" w:after="120" w:line="360" w:lineRule="auto"/>
        <w:rPr>
          <w:rFonts w:ascii="Calibri" w:eastAsia="Batang" w:hAnsi="Calibri" w:cs="Calibri"/>
          <w:b/>
          <w:caps/>
          <w:sz w:val="22"/>
          <w:szCs w:val="22"/>
        </w:rPr>
      </w:pPr>
    </w:p>
    <w:p w:rsidR="00D64AFC" w:rsidRDefault="00D64AFC" w:rsidP="000E41C0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D64AFC" w:rsidRDefault="00D64AFC" w:rsidP="000E41C0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C717E9" w:rsidRDefault="00C717E9" w:rsidP="000E41C0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C717E9" w:rsidRDefault="00C717E9" w:rsidP="000E41C0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D82B30" w:rsidRDefault="00D82B30" w:rsidP="000E41C0">
      <w:pPr>
        <w:pStyle w:val="Corpodetexto"/>
        <w:spacing w:before="120" w:after="120" w:line="360" w:lineRule="auto"/>
        <w:rPr>
          <w:rFonts w:ascii="Calibri" w:hAnsi="Calibri" w:cs="Arial"/>
          <w:color w:val="000000"/>
          <w:sz w:val="22"/>
          <w:szCs w:val="22"/>
        </w:rPr>
      </w:pPr>
    </w:p>
    <w:p w:rsidR="00274CB2" w:rsidRDefault="00274CB2" w:rsidP="006B335C">
      <w:pPr>
        <w:numPr>
          <w:ilvl w:val="0"/>
          <w:numId w:val="10"/>
        </w:numPr>
        <w:spacing w:before="240" w:after="240" w:line="360" w:lineRule="auto"/>
        <w:ind w:left="448" w:hanging="448"/>
        <w:jc w:val="both"/>
        <w:rPr>
          <w:rFonts w:ascii="Calibri" w:eastAsia="Batang" w:hAnsi="Calibri" w:cs="Arial"/>
          <w:b/>
          <w:bCs/>
          <w:caps/>
          <w:sz w:val="22"/>
          <w:szCs w:val="22"/>
        </w:rPr>
      </w:pPr>
      <w:r>
        <w:rPr>
          <w:rFonts w:ascii="Calibri" w:eastAsia="Batang" w:hAnsi="Calibri" w:cs="Arial"/>
          <w:b/>
          <w:bCs/>
          <w:caps/>
          <w:sz w:val="22"/>
          <w:szCs w:val="22"/>
        </w:rPr>
        <w:lastRenderedPageBreak/>
        <w:t>formalização da prestação de serviços</w:t>
      </w:r>
    </w:p>
    <w:p w:rsidR="002A461F" w:rsidRPr="00871B9D" w:rsidRDefault="00274CB2" w:rsidP="00996C89">
      <w:pPr>
        <w:numPr>
          <w:ilvl w:val="1"/>
          <w:numId w:val="10"/>
        </w:numPr>
        <w:spacing w:before="120" w:after="120" w:line="360" w:lineRule="auto"/>
        <w:jc w:val="both"/>
        <w:rPr>
          <w:rFonts w:ascii="Calibri" w:eastAsia="Batang" w:hAnsi="Calibri" w:cs="Arial"/>
          <w:b/>
          <w:bCs/>
          <w:caps/>
          <w:sz w:val="22"/>
          <w:szCs w:val="22"/>
        </w:rPr>
      </w:pPr>
      <w:r w:rsidRPr="00871B9D">
        <w:rPr>
          <w:rFonts w:ascii="Calibri" w:hAnsi="Calibri"/>
          <w:b/>
          <w:spacing w:val="-3"/>
          <w:sz w:val="22"/>
          <w:szCs w:val="22"/>
        </w:rPr>
        <w:t>Condições de pagamento</w:t>
      </w:r>
    </w:p>
    <w:p w:rsidR="00B94CED" w:rsidRDefault="00274CB2" w:rsidP="00996C89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  <w:r w:rsidRPr="00871B9D">
        <w:rPr>
          <w:rFonts w:ascii="Calibri" w:hAnsi="Calibri"/>
          <w:sz w:val="22"/>
          <w:szCs w:val="22"/>
        </w:rPr>
        <w:t>O pagamento deverá ser efectuado nos 30 (trinta) dias imediatos à data da emissão da factura.</w:t>
      </w:r>
      <w:r w:rsidR="00B94CED">
        <w:rPr>
          <w:rFonts w:ascii="Calibri" w:hAnsi="Calibri"/>
          <w:sz w:val="22"/>
          <w:szCs w:val="22"/>
        </w:rPr>
        <w:t xml:space="preserve"> </w:t>
      </w:r>
    </w:p>
    <w:p w:rsidR="003C10CD" w:rsidRPr="00B94CED" w:rsidRDefault="00AC08D5" w:rsidP="00996C89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  <w:r w:rsidRPr="00AC08D5">
        <w:rPr>
          <w:rFonts w:ascii="Calibri" w:hAnsi="Calibri"/>
          <w:sz w:val="22"/>
          <w:szCs w:val="22"/>
        </w:rPr>
        <w:t>Aos preços indicados acrescem as taxas legais em vigor.</w:t>
      </w:r>
      <w:r w:rsidRPr="00AC08D5">
        <w:rPr>
          <w:rFonts w:ascii="Calibri" w:hAnsi="Calibri"/>
          <w:bCs/>
          <w:sz w:val="22"/>
          <w:szCs w:val="22"/>
        </w:rPr>
        <w:t xml:space="preserve"> </w:t>
      </w:r>
    </w:p>
    <w:p w:rsidR="00996C89" w:rsidRPr="00996C89" w:rsidRDefault="00996C89" w:rsidP="00B045B0">
      <w:pPr>
        <w:jc w:val="both"/>
        <w:rPr>
          <w:rFonts w:ascii="Calibri" w:hAnsi="Calibri" w:cs="Arial"/>
          <w:spacing w:val="-3"/>
          <w:sz w:val="22"/>
          <w:szCs w:val="22"/>
        </w:rPr>
      </w:pPr>
    </w:p>
    <w:p w:rsidR="00871B9D" w:rsidRPr="00871B9D" w:rsidRDefault="00871B9D" w:rsidP="00996C89">
      <w:pPr>
        <w:pStyle w:val="PargrafodaLista"/>
        <w:numPr>
          <w:ilvl w:val="1"/>
          <w:numId w:val="10"/>
        </w:numPr>
        <w:spacing w:before="120" w:after="120" w:line="360" w:lineRule="auto"/>
        <w:contextualSpacing w:val="0"/>
        <w:jc w:val="both"/>
        <w:rPr>
          <w:rFonts w:ascii="Calibri" w:hAnsi="Calibri" w:cs="Arial"/>
          <w:b/>
          <w:spacing w:val="-3"/>
          <w:sz w:val="22"/>
          <w:szCs w:val="22"/>
        </w:rPr>
      </w:pPr>
      <w:r w:rsidRPr="00871B9D">
        <w:rPr>
          <w:rFonts w:ascii="Calibri" w:eastAsia="Batang" w:hAnsi="Calibri" w:cs="Arial"/>
          <w:b/>
          <w:sz w:val="22"/>
          <w:szCs w:val="22"/>
        </w:rPr>
        <w:t>Adjudicação / Validade da proposta</w:t>
      </w:r>
    </w:p>
    <w:p w:rsidR="00871B9D" w:rsidRPr="00871B9D" w:rsidRDefault="00871B9D" w:rsidP="00996C89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Prazo de v</w:t>
      </w:r>
      <w:r w:rsidRPr="00871B9D">
        <w:rPr>
          <w:rFonts w:ascii="Calibri" w:hAnsi="Calibri"/>
          <w:sz w:val="22"/>
          <w:szCs w:val="22"/>
        </w:rPr>
        <w:t>alidade da proposta: 30 dias.</w:t>
      </w:r>
    </w:p>
    <w:p w:rsidR="00871B9D" w:rsidRPr="00871B9D" w:rsidRDefault="00871B9D" w:rsidP="00996C89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  <w:r w:rsidRPr="00871B9D">
        <w:rPr>
          <w:rFonts w:ascii="Calibri" w:hAnsi="Calibri"/>
          <w:sz w:val="22"/>
          <w:szCs w:val="22"/>
        </w:rPr>
        <w:t xml:space="preserve">Ultrapassado o prazo de validade da proposta as condições </w:t>
      </w:r>
      <w:proofErr w:type="gramStart"/>
      <w:r w:rsidRPr="00871B9D">
        <w:rPr>
          <w:rFonts w:ascii="Calibri" w:hAnsi="Calibri"/>
          <w:sz w:val="22"/>
          <w:szCs w:val="22"/>
        </w:rPr>
        <w:t>comerciais</w:t>
      </w:r>
      <w:proofErr w:type="gramEnd"/>
      <w:r w:rsidRPr="00871B9D">
        <w:rPr>
          <w:rFonts w:ascii="Calibri" w:hAnsi="Calibri"/>
          <w:sz w:val="22"/>
          <w:szCs w:val="22"/>
        </w:rPr>
        <w:t xml:space="preserve"> apresentadas deverão ser confirmadas.</w:t>
      </w:r>
    </w:p>
    <w:p w:rsidR="00871B9D" w:rsidRPr="00871B9D" w:rsidRDefault="00871B9D" w:rsidP="00996C89">
      <w:pPr>
        <w:pStyle w:val="Cabealho8"/>
        <w:spacing w:before="120" w:after="120" w:line="360" w:lineRule="auto"/>
        <w:jc w:val="both"/>
        <w:rPr>
          <w:rFonts w:ascii="Calibri" w:eastAsia="Batang" w:hAnsi="Calibri"/>
          <w:i w:val="0"/>
          <w:sz w:val="22"/>
          <w:szCs w:val="22"/>
        </w:rPr>
      </w:pPr>
      <w:r w:rsidRPr="00871B9D">
        <w:rPr>
          <w:rFonts w:ascii="Calibri" w:eastAsia="Batang" w:hAnsi="Calibri"/>
          <w:i w:val="0"/>
          <w:sz w:val="22"/>
          <w:szCs w:val="22"/>
        </w:rPr>
        <w:t>Para iniciar prestação de serviços de gestão de resíduos é necessária a confirmação da V/ Empresa, em como está de acordo com as condições expressas nesta proposta.</w:t>
      </w:r>
    </w:p>
    <w:p w:rsidR="00871B9D" w:rsidRDefault="00871B9D" w:rsidP="00996C89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  <w:r w:rsidRPr="00871B9D">
        <w:rPr>
          <w:rFonts w:ascii="Calibri" w:hAnsi="Calibri"/>
          <w:sz w:val="22"/>
          <w:szCs w:val="22"/>
        </w:rPr>
        <w:t>A presente proposta poderá ser adjudicada com o envio de uma cópia da proposta devidamente carimbada e assinada no campo “</w:t>
      </w:r>
      <w:r w:rsidRPr="00871B9D">
        <w:rPr>
          <w:rFonts w:ascii="Calibri" w:hAnsi="Calibri"/>
          <w:b/>
          <w:i/>
          <w:sz w:val="22"/>
          <w:szCs w:val="22"/>
        </w:rPr>
        <w:t>Concordo com as condições da</w:t>
      </w:r>
      <w:r w:rsidRPr="00871B9D">
        <w:rPr>
          <w:rFonts w:ascii="Calibri" w:hAnsi="Calibri"/>
          <w:b/>
          <w:sz w:val="22"/>
          <w:szCs w:val="22"/>
        </w:rPr>
        <w:t xml:space="preserve"> </w:t>
      </w:r>
      <w:r w:rsidRPr="00871B9D">
        <w:rPr>
          <w:rFonts w:ascii="Calibri" w:hAnsi="Calibri"/>
          <w:b/>
          <w:i/>
          <w:sz w:val="22"/>
          <w:szCs w:val="22"/>
        </w:rPr>
        <w:t>proposta”</w:t>
      </w:r>
      <w:r w:rsidRPr="00871B9D">
        <w:rPr>
          <w:rFonts w:ascii="Calibri" w:hAnsi="Calibri"/>
          <w:sz w:val="22"/>
          <w:szCs w:val="22"/>
        </w:rPr>
        <w:t xml:space="preserve">. </w:t>
      </w:r>
    </w:p>
    <w:p w:rsidR="00980600" w:rsidRDefault="00980600" w:rsidP="00980600">
      <w:pPr>
        <w:spacing w:before="120" w:after="120" w:line="360" w:lineRule="auto"/>
        <w:jc w:val="both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980600" w:rsidTr="00B16A30">
        <w:tc>
          <w:tcPr>
            <w:tcW w:w="4219" w:type="dxa"/>
          </w:tcPr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  <w:r w:rsidRPr="000F4398">
              <w:rPr>
                <w:rFonts w:ascii="Calibri" w:hAnsi="Calibri"/>
                <w:b/>
                <w:sz w:val="22"/>
                <w:szCs w:val="22"/>
              </w:rPr>
              <w:t>Concordo com as condições da proposta</w:t>
            </w:r>
            <w:r w:rsidRPr="000F4398">
              <w:rPr>
                <w:rFonts w:ascii="Calibri" w:hAnsi="Calibri"/>
                <w:sz w:val="22"/>
                <w:szCs w:val="22"/>
              </w:rPr>
              <w:t xml:space="preserve">: </w:t>
            </w: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  <w:r w:rsidRPr="000F4398">
              <w:rPr>
                <w:rFonts w:ascii="Calibri" w:hAnsi="Calibri"/>
                <w:sz w:val="22"/>
                <w:szCs w:val="22"/>
              </w:rPr>
              <w:t xml:space="preserve">              </w:t>
            </w:r>
          </w:p>
          <w:p w:rsidR="00980600" w:rsidRPr="000F4398" w:rsidRDefault="00980600" w:rsidP="00B16A30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 w:rsidRPr="000F4398">
              <w:rPr>
                <w:rFonts w:ascii="Calibri" w:hAnsi="Calibri"/>
                <w:sz w:val="22"/>
                <w:szCs w:val="22"/>
              </w:rPr>
              <w:t xml:space="preserve">                </w:t>
            </w:r>
            <w:r w:rsidRPr="000F4398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  <w:r w:rsidRPr="000F4398">
              <w:rPr>
                <w:rFonts w:ascii="Calibri" w:hAnsi="Calibri"/>
                <w:sz w:val="22"/>
                <w:szCs w:val="22"/>
              </w:rPr>
              <w:t xml:space="preserve">                 Assinatura e carimbo</w:t>
            </w: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  <w:r w:rsidRPr="000F4398">
              <w:rPr>
                <w:rFonts w:ascii="Calibri" w:hAnsi="Calibri"/>
                <w:sz w:val="22"/>
                <w:szCs w:val="22"/>
              </w:rPr>
              <w:t xml:space="preserve">Em </w:t>
            </w:r>
            <w:r w:rsidRPr="000F4398">
              <w:rPr>
                <w:rFonts w:ascii="Arial" w:hAnsi="Arial" w:cs="Arial"/>
                <w:sz w:val="22"/>
                <w:szCs w:val="22"/>
              </w:rPr>
              <w:t>____, ____, ____</w:t>
            </w:r>
          </w:p>
          <w:p w:rsidR="00980600" w:rsidRPr="000F4398" w:rsidRDefault="00980600" w:rsidP="00B16A30">
            <w:pPr>
              <w:pStyle w:val="Cabealho"/>
              <w:rPr>
                <w:rFonts w:ascii="Calibri" w:hAnsi="Calibri"/>
                <w:sz w:val="22"/>
                <w:szCs w:val="22"/>
              </w:rPr>
            </w:pPr>
          </w:p>
          <w:p w:rsidR="00980600" w:rsidRPr="000F4398" w:rsidRDefault="00980600" w:rsidP="00D33DEC">
            <w:pPr>
              <w:spacing w:line="360" w:lineRule="auto"/>
              <w:jc w:val="both"/>
              <w:rPr>
                <w:rFonts w:ascii="Calibri" w:hAnsi="Calibri" w:cs="Tahoma"/>
                <w:sz w:val="22"/>
                <w:szCs w:val="22"/>
              </w:rPr>
            </w:pPr>
            <w:r w:rsidRPr="000F4398">
              <w:rPr>
                <w:rFonts w:ascii="Calibri" w:eastAsia="Batang" w:hAnsi="Calibri" w:cs="Vrinda"/>
                <w:b/>
                <w:caps/>
                <w:sz w:val="22"/>
                <w:szCs w:val="22"/>
              </w:rPr>
              <w:t>Ref.ª:</w:t>
            </w:r>
            <w:r w:rsidRPr="000F4398">
              <w:rPr>
                <w:rFonts w:ascii="Calibri" w:eastAsia="Batang" w:hAnsi="Calibri" w:cs="Vrinda"/>
                <w:caps/>
                <w:sz w:val="22"/>
                <w:szCs w:val="22"/>
              </w:rPr>
              <w:t xml:space="preserve"> </w:t>
            </w:r>
            <w:r w:rsidR="00D33DEC">
              <w:rPr>
                <w:rFonts w:ascii="Calibri" w:hAnsi="Calibri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15.059/JA"/>
                  </w:textInput>
                </w:ffData>
              </w:fldChar>
            </w:r>
            <w:r w:rsidR="00D33DEC">
              <w:rPr>
                <w:rFonts w:ascii="Calibri" w:hAnsi="Calibri" w:cs="Tahoma"/>
                <w:sz w:val="22"/>
                <w:szCs w:val="22"/>
              </w:rPr>
              <w:instrText xml:space="preserve"> FORMTEXT </w:instrText>
            </w:r>
            <w:r w:rsidR="00D33DEC">
              <w:rPr>
                <w:rFonts w:ascii="Calibri" w:hAnsi="Calibri" w:cs="Tahoma"/>
                <w:sz w:val="22"/>
                <w:szCs w:val="22"/>
              </w:rPr>
            </w:r>
            <w:r w:rsidR="00D33DEC">
              <w:rPr>
                <w:rFonts w:ascii="Calibri" w:hAnsi="Calibri" w:cs="Tahoma"/>
                <w:sz w:val="22"/>
                <w:szCs w:val="22"/>
              </w:rPr>
              <w:fldChar w:fldCharType="separate"/>
            </w:r>
            <w:r w:rsidR="00D33DEC">
              <w:rPr>
                <w:rFonts w:ascii="Calibri" w:hAnsi="Calibri" w:cs="Tahoma"/>
                <w:noProof/>
                <w:sz w:val="22"/>
                <w:szCs w:val="22"/>
              </w:rPr>
              <w:t>2015.059/JA</w:t>
            </w:r>
            <w:r w:rsidR="00D33DEC">
              <w:rPr>
                <w:rFonts w:ascii="Calibri" w:hAnsi="Calibri" w:cs="Tahoma"/>
                <w:sz w:val="22"/>
                <w:szCs w:val="22"/>
              </w:rPr>
              <w:fldChar w:fldCharType="end"/>
            </w:r>
          </w:p>
        </w:tc>
      </w:tr>
    </w:tbl>
    <w:p w:rsidR="00980600" w:rsidRDefault="00980600" w:rsidP="00980600">
      <w:pPr>
        <w:spacing w:line="360" w:lineRule="auto"/>
        <w:jc w:val="both"/>
        <w:rPr>
          <w:rFonts w:ascii="Calibri" w:eastAsia="Batang" w:hAnsi="Calibri" w:cs="Arial"/>
          <w:sz w:val="22"/>
          <w:szCs w:val="22"/>
        </w:rPr>
      </w:pPr>
    </w:p>
    <w:p w:rsidR="00980600" w:rsidRDefault="00980600" w:rsidP="00980600">
      <w:pPr>
        <w:spacing w:line="360" w:lineRule="auto"/>
        <w:jc w:val="both"/>
        <w:rPr>
          <w:rFonts w:ascii="Calibri" w:eastAsia="Batang" w:hAnsi="Calibri" w:cs="Arial"/>
          <w:sz w:val="22"/>
          <w:szCs w:val="22"/>
        </w:rPr>
      </w:pPr>
    </w:p>
    <w:p w:rsidR="00921369" w:rsidRDefault="00921369" w:rsidP="00581DA9">
      <w:pPr>
        <w:spacing w:line="360" w:lineRule="auto"/>
        <w:jc w:val="both"/>
        <w:rPr>
          <w:rFonts w:ascii="Calibri" w:eastAsia="Batang" w:hAnsi="Calibri" w:cs="Arial"/>
          <w:sz w:val="22"/>
          <w:szCs w:val="22"/>
        </w:rPr>
      </w:pP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72576" behindDoc="1" locked="0" layoutInCell="1" allowOverlap="1" wp14:anchorId="79957A62" wp14:editId="7685040D">
            <wp:simplePos x="0" y="0"/>
            <wp:positionH relativeFrom="column">
              <wp:posOffset>-103505</wp:posOffset>
            </wp:positionH>
            <wp:positionV relativeFrom="paragraph">
              <wp:posOffset>381635</wp:posOffset>
            </wp:positionV>
            <wp:extent cx="1857375" cy="523875"/>
            <wp:effectExtent l="0" t="0" r="9525" b="9525"/>
            <wp:wrapThrough wrapText="bothSides">
              <wp:wrapPolygon edited="0">
                <wp:start x="0" y="0"/>
                <wp:lineTo x="0" y="21207"/>
                <wp:lineTo x="21489" y="21207"/>
                <wp:lineTo x="21489" y="0"/>
                <wp:lineTo x="0" y="0"/>
              </wp:wrapPolygon>
            </wp:wrapThrough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600" w:rsidRPr="00871B9D">
        <w:rPr>
          <w:rFonts w:ascii="Calibri" w:eastAsia="Batang" w:hAnsi="Calibri" w:cs="Arial"/>
          <w:sz w:val="22"/>
          <w:szCs w:val="22"/>
        </w:rPr>
        <w:t>Com os melhores cumprimentos</w:t>
      </w:r>
    </w:p>
    <w:p w:rsidR="00980600" w:rsidRPr="00581DA9" w:rsidRDefault="00581DA9" w:rsidP="00581DA9">
      <w:pPr>
        <w:spacing w:line="360" w:lineRule="auto"/>
        <w:jc w:val="both"/>
        <w:rPr>
          <w:rFonts w:ascii="Calibri" w:eastAsia="Batang" w:hAnsi="Calibri" w:cs="Arial"/>
          <w:sz w:val="22"/>
          <w:szCs w:val="22"/>
        </w:rPr>
      </w:pP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66AC10B8" wp14:editId="720A54CF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11646D9B" wp14:editId="54CD9612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68480" behindDoc="1" locked="0" layoutInCell="1" allowOverlap="1" wp14:anchorId="6E03044E" wp14:editId="04C92764">
            <wp:simplePos x="0" y="0"/>
            <wp:positionH relativeFrom="column">
              <wp:posOffset>2856230</wp:posOffset>
            </wp:positionH>
            <wp:positionV relativeFrom="paragraph">
              <wp:posOffset>5087620</wp:posOffset>
            </wp:positionV>
            <wp:extent cx="1848485" cy="515620"/>
            <wp:effectExtent l="0" t="0" r="0" b="0"/>
            <wp:wrapNone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33F8CEF7" wp14:editId="6B28B6F0">
            <wp:simplePos x="0" y="0"/>
            <wp:positionH relativeFrom="column">
              <wp:posOffset>2856230</wp:posOffset>
            </wp:positionH>
            <wp:positionV relativeFrom="paragraph">
              <wp:posOffset>5087620</wp:posOffset>
            </wp:positionV>
            <wp:extent cx="1848485" cy="51562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13FF13E5" wp14:editId="3BAAF1A9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pacing w:val="-3"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2805C673" wp14:editId="009AEC65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pacing w:val="-3"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526B7E29" wp14:editId="00D3CFD4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pacing w:val="-3"/>
          <w:sz w:val="22"/>
          <w:szCs w:val="22"/>
        </w:rPr>
        <w:drawing>
          <wp:anchor distT="0" distB="0" distL="114300" distR="114300" simplePos="0" relativeHeight="251666432" behindDoc="1" locked="0" layoutInCell="1" allowOverlap="1" wp14:anchorId="58D8AA4B" wp14:editId="0B09D485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pacing w:val="-3"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132AA605" wp14:editId="662FCE07">
            <wp:simplePos x="0" y="0"/>
            <wp:positionH relativeFrom="column">
              <wp:posOffset>933450</wp:posOffset>
            </wp:positionH>
            <wp:positionV relativeFrom="paragraph">
              <wp:posOffset>7466330</wp:posOffset>
            </wp:positionV>
            <wp:extent cx="1848485" cy="51562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600" w:rsidRPr="00871B9D">
        <w:rPr>
          <w:rFonts w:ascii="Arial" w:hAnsi="Arial" w:cs="Arial"/>
          <w:spacing w:val="-3"/>
          <w:sz w:val="22"/>
          <w:szCs w:val="22"/>
        </w:rPr>
        <w:t>_____________________</w:t>
      </w:r>
    </w:p>
    <w:p w:rsidR="00980600" w:rsidRDefault="00980600" w:rsidP="00980600">
      <w:pPr>
        <w:pStyle w:val="Cabealho3"/>
        <w:spacing w:line="360" w:lineRule="auto"/>
        <w:rPr>
          <w:rFonts w:ascii="Calibri" w:hAnsi="Calibri"/>
          <w:sz w:val="22"/>
          <w:szCs w:val="22"/>
          <w:lang w:val="pt-PT"/>
        </w:rPr>
      </w:pPr>
    </w:p>
    <w:p w:rsidR="00980600" w:rsidRPr="001F7F23" w:rsidRDefault="00581DA9" w:rsidP="00980600">
      <w:pPr>
        <w:rPr>
          <w:rFonts w:ascii="Calibri" w:hAnsi="Calibri"/>
          <w:color w:val="0000FF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Joana Alves"/>
            </w:textInput>
          </w:ffData>
        </w:fldChar>
      </w:r>
      <w:r>
        <w:rPr>
          <w:rFonts w:ascii="Calibri" w:hAnsi="Calibri" w:cs="Tahoma"/>
          <w:sz w:val="22"/>
          <w:szCs w:val="22"/>
        </w:rPr>
        <w:instrText xml:space="preserve"> FORMTEXT </w:instrText>
      </w:r>
      <w:r>
        <w:rPr>
          <w:rFonts w:ascii="Calibri" w:hAnsi="Calibri" w:cs="Tahoma"/>
          <w:sz w:val="22"/>
          <w:szCs w:val="22"/>
        </w:rPr>
      </w:r>
      <w:r>
        <w:rPr>
          <w:rFonts w:ascii="Calibri" w:hAnsi="Calibri" w:cs="Tahoma"/>
          <w:sz w:val="22"/>
          <w:szCs w:val="22"/>
        </w:rPr>
        <w:fldChar w:fldCharType="separate"/>
      </w:r>
      <w:r>
        <w:rPr>
          <w:rFonts w:ascii="Calibri" w:hAnsi="Calibri" w:cs="Tahoma"/>
          <w:noProof/>
          <w:sz w:val="22"/>
          <w:szCs w:val="22"/>
        </w:rPr>
        <w:t>Joana Alves</w:t>
      </w:r>
      <w:r>
        <w:rPr>
          <w:rFonts w:ascii="Calibri" w:hAnsi="Calibri" w:cs="Tahoma"/>
          <w:sz w:val="22"/>
          <w:szCs w:val="22"/>
        </w:rPr>
        <w:fldChar w:fldCharType="end"/>
      </w:r>
    </w:p>
    <w:p w:rsidR="00980600" w:rsidRDefault="00980600" w:rsidP="00980600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192405</wp:posOffset>
                </wp:positionV>
                <wp:extent cx="1677035" cy="514350"/>
                <wp:effectExtent l="0" t="1905" r="3175" b="0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0600" w:rsidRPr="00395D4D" w:rsidRDefault="00980600" w:rsidP="00980600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980600" w:rsidRDefault="00980600" w:rsidP="00980600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980600" w:rsidRPr="00395D4D" w:rsidRDefault="00980600" w:rsidP="00980600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980600" w:rsidRPr="00886552" w:rsidRDefault="00980600" w:rsidP="00980600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13.7pt;margin-top:15.15pt;width:132.05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" stroked="f">
                <v:textbox>
                  <w:txbxContent>
                    <w:p w:rsidR="00980600" w:rsidRPr="00395D4D" w:rsidRDefault="00980600" w:rsidP="00980600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980600" w:rsidRDefault="00980600" w:rsidP="00980600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980600" w:rsidRPr="00395D4D" w:rsidRDefault="00980600" w:rsidP="00980600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980600" w:rsidRPr="00886552" w:rsidRDefault="00980600" w:rsidP="00980600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80600" w:rsidRPr="00012658" w:rsidRDefault="00980600" w:rsidP="00980600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t xml:space="preserve">  </w:t>
      </w:r>
      <w:r>
        <w:rPr>
          <w:noProof/>
        </w:rPr>
        <w:drawing>
          <wp:inline distT="0" distB="0" distL="0" distR="0">
            <wp:extent cx="427990" cy="427990"/>
            <wp:effectExtent l="0" t="0" r="0" b="0"/>
            <wp:docPr id="3" name="Imagem 3" descr="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90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427990" cy="427990"/>
            <wp:effectExtent l="0" t="0" r="0" b="0"/>
            <wp:docPr id="2" name="Imagem 2" descr="ISO 140001_EIC_nÆo acreditada_50mm_cmyk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ISO 140001_EIC_nÆo acreditada_50mm_cmyk_300dp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427990" cy="427990"/>
            <wp:effectExtent l="0" t="0" r="0" b="0"/>
            <wp:docPr id="1" name="Imagem 1" descr="OHSAS 18001 NP4397_EIC_50mm_cmyk_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OHSAS 18001 NP4397_EIC_50mm_cmyk_300dp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030" w:rsidRPr="001F7F23" w:rsidRDefault="00FD6030" w:rsidP="00980600">
      <w:pPr>
        <w:spacing w:before="120" w:after="120" w:line="360" w:lineRule="auto"/>
        <w:jc w:val="both"/>
        <w:rPr>
          <w:rFonts w:ascii="Calibri" w:hAnsi="Calibri"/>
          <w:color w:val="0000FF"/>
          <w:sz w:val="22"/>
          <w:szCs w:val="22"/>
        </w:rPr>
      </w:pPr>
    </w:p>
    <w:sectPr w:rsidR="00FD6030" w:rsidRPr="001F7F23" w:rsidSect="00583BEF">
      <w:headerReference w:type="default" r:id="rId16"/>
      <w:footerReference w:type="default" r:id="rId17"/>
      <w:type w:val="continuous"/>
      <w:pgSz w:w="11906" w:h="16838" w:code="9"/>
      <w:pgMar w:top="1418" w:right="1418" w:bottom="1418" w:left="1418" w:header="72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A64" w:rsidRDefault="00831A64">
      <w:r>
        <w:separator/>
      </w:r>
    </w:p>
  </w:endnote>
  <w:endnote w:type="continuationSeparator" w:id="0">
    <w:p w:rsidR="00831A64" w:rsidRDefault="00831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26" w:rsidRDefault="00D92126" w:rsidP="00D01083">
    <w:pPr>
      <w:pStyle w:val="Rodap"/>
      <w:pBdr>
        <w:top w:val="thinThickSmallGap" w:sz="12" w:space="0" w:color="6DA92D"/>
      </w:pBdr>
      <w:ind w:left="-794" w:right="-794"/>
      <w:rPr>
        <w:rFonts w:ascii="Calibri" w:hAnsi="Calibri"/>
        <w:b/>
        <w:sz w:val="10"/>
        <w:szCs w:val="10"/>
        <w:u w:val="double"/>
      </w:rPr>
    </w:pPr>
  </w:p>
  <w:tbl>
    <w:tblPr>
      <w:tblW w:w="9286" w:type="dxa"/>
      <w:jc w:val="center"/>
      <w:tblLook w:val="04A0" w:firstRow="1" w:lastRow="0" w:firstColumn="1" w:lastColumn="0" w:noHBand="0" w:noVBand="1"/>
    </w:tblPr>
    <w:tblGrid>
      <w:gridCol w:w="2660"/>
      <w:gridCol w:w="425"/>
      <w:gridCol w:w="2977"/>
      <w:gridCol w:w="425"/>
      <w:gridCol w:w="2799"/>
    </w:tblGrid>
    <w:tr w:rsidR="00FD1FC7" w:rsidRPr="00F14451" w:rsidTr="00F14451">
      <w:trPr>
        <w:jc w:val="center"/>
      </w:trPr>
      <w:tc>
        <w:tcPr>
          <w:tcW w:w="2660" w:type="dxa"/>
        </w:tcPr>
        <w:p w:rsidR="0015685B" w:rsidRDefault="00FD1FC7" w:rsidP="0015685B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b/>
              <w:sz w:val="14"/>
              <w:szCs w:val="14"/>
            </w:rPr>
            <w:t>Sede:</w:t>
          </w:r>
          <w:r w:rsidRPr="00F14451">
            <w:rPr>
              <w:rFonts w:ascii="Calibri" w:hAnsi="Calibri"/>
              <w:sz w:val="14"/>
              <w:szCs w:val="14"/>
            </w:rPr>
            <w:t xml:space="preserve"> </w:t>
          </w:r>
        </w:p>
        <w:p w:rsidR="00FD1FC7" w:rsidRPr="00F14451" w:rsidRDefault="00FD1FC7" w:rsidP="0015685B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sz w:val="14"/>
              <w:szCs w:val="14"/>
            </w:rPr>
            <w:t xml:space="preserve">Zona Industrial Sertã, Lote 45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sz w:val="14"/>
              <w:szCs w:val="14"/>
            </w:rPr>
            <w:t xml:space="preserve">6104 -909 Sertã </w:t>
          </w:r>
        </w:p>
        <w:p w:rsidR="00FD1FC7" w:rsidRPr="00F14451" w:rsidRDefault="0015685B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>
            <w:rPr>
              <w:rFonts w:ascii="Calibri" w:hAnsi="Calibri"/>
              <w:b/>
              <w:sz w:val="14"/>
              <w:szCs w:val="14"/>
            </w:rPr>
            <w:t>Tel</w:t>
          </w:r>
          <w:r w:rsidR="00FD1FC7" w:rsidRPr="00F14451">
            <w:rPr>
              <w:rFonts w:ascii="Calibri" w:hAnsi="Calibri"/>
              <w:sz w:val="14"/>
              <w:szCs w:val="14"/>
            </w:rPr>
            <w:t xml:space="preserve">.: 274 600 000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Fax</w:t>
          </w:r>
          <w:proofErr w:type="gramEnd"/>
          <w:r w:rsidRPr="00F14451">
            <w:rPr>
              <w:rFonts w:ascii="Calibri" w:hAnsi="Calibri"/>
              <w:sz w:val="14"/>
              <w:szCs w:val="14"/>
            </w:rPr>
            <w:t xml:space="preserve">: 274 600 009 </w:t>
          </w:r>
        </w:p>
        <w:p w:rsidR="0015685B" w:rsidRPr="00F14451" w:rsidRDefault="0015685B" w:rsidP="0015685B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E-</w:t>
          </w:r>
          <w:r w:rsidR="00FD1FC7" w:rsidRPr="0015685B">
            <w:rPr>
              <w:rFonts w:ascii="Calibri" w:hAnsi="Calibri"/>
              <w:b/>
              <w:sz w:val="14"/>
              <w:szCs w:val="14"/>
            </w:rPr>
            <w:t>mail</w:t>
          </w:r>
          <w:proofErr w:type="gramEnd"/>
          <w:r w:rsidR="00FD1FC7" w:rsidRPr="00F14451">
            <w:rPr>
              <w:rFonts w:ascii="Calibri" w:hAnsi="Calibri"/>
              <w:sz w:val="14"/>
              <w:szCs w:val="14"/>
            </w:rPr>
            <w:t xml:space="preserve">: </w:t>
          </w:r>
          <w:hyperlink r:id="rId1" w:history="1">
            <w:r w:rsidRPr="006F7754">
              <w:rPr>
                <w:rStyle w:val="Hiperligao"/>
                <w:rFonts w:ascii="Calibri" w:hAnsi="Calibri"/>
                <w:sz w:val="14"/>
                <w:szCs w:val="14"/>
              </w:rPr>
              <w:t>info@correia-correia.com</w:t>
            </w:r>
          </w:hyperlink>
        </w:p>
      </w:tc>
      <w:tc>
        <w:tcPr>
          <w:tcW w:w="425" w:type="dxa"/>
        </w:tcPr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rPr>
              <w:rFonts w:ascii="Calibri" w:hAnsi="Calibri"/>
              <w:b/>
              <w:sz w:val="14"/>
              <w:szCs w:val="14"/>
            </w:rPr>
          </w:pPr>
        </w:p>
      </w:tc>
      <w:tc>
        <w:tcPr>
          <w:tcW w:w="2977" w:type="dxa"/>
        </w:tcPr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b/>
              <w:sz w:val="14"/>
              <w:szCs w:val="14"/>
            </w:rPr>
            <w:t>Delegação Norte:</w:t>
          </w:r>
          <w:r w:rsidRPr="00F14451">
            <w:rPr>
              <w:rFonts w:ascii="Calibri" w:hAnsi="Calibri"/>
              <w:sz w:val="14"/>
              <w:szCs w:val="14"/>
            </w:rPr>
            <w:t xml:space="preserve">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sz w:val="14"/>
              <w:szCs w:val="14"/>
            </w:rPr>
            <w:t>Zona</w:t>
          </w:r>
          <w:r w:rsidR="009F1963" w:rsidRPr="00F14451">
            <w:rPr>
              <w:rFonts w:ascii="Calibri" w:hAnsi="Calibri"/>
              <w:sz w:val="14"/>
              <w:szCs w:val="14"/>
            </w:rPr>
            <w:t xml:space="preserve"> </w:t>
          </w:r>
          <w:proofErr w:type="spellStart"/>
          <w:r w:rsidR="009F1963" w:rsidRPr="00F14451">
            <w:rPr>
              <w:rFonts w:ascii="Calibri" w:hAnsi="Calibri"/>
              <w:sz w:val="14"/>
              <w:szCs w:val="14"/>
            </w:rPr>
            <w:t>Inustrial</w:t>
          </w:r>
          <w:proofErr w:type="spellEnd"/>
          <w:r w:rsidR="009F1963" w:rsidRPr="00F14451">
            <w:rPr>
              <w:rFonts w:ascii="Calibri" w:hAnsi="Calibri"/>
              <w:sz w:val="14"/>
              <w:szCs w:val="14"/>
            </w:rPr>
            <w:t xml:space="preserve"> da</w:t>
          </w:r>
          <w:r w:rsidRPr="00F14451">
            <w:rPr>
              <w:rFonts w:ascii="Calibri" w:hAnsi="Calibri"/>
              <w:sz w:val="14"/>
              <w:szCs w:val="14"/>
            </w:rPr>
            <w:t xml:space="preserve"> Varziela, Rua 6, Lt.14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sz w:val="14"/>
              <w:szCs w:val="14"/>
            </w:rPr>
            <w:t xml:space="preserve">4480-618 Vila do Conde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15685B">
            <w:rPr>
              <w:rFonts w:ascii="Calibri" w:hAnsi="Calibri"/>
              <w:b/>
              <w:sz w:val="14"/>
              <w:szCs w:val="14"/>
            </w:rPr>
            <w:t>Tel</w:t>
          </w:r>
          <w:r w:rsidRPr="00F14451">
            <w:rPr>
              <w:rFonts w:ascii="Calibri" w:hAnsi="Calibri"/>
              <w:sz w:val="14"/>
              <w:szCs w:val="14"/>
            </w:rPr>
            <w:t xml:space="preserve">.: 252 637 410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Fax</w:t>
          </w:r>
          <w:proofErr w:type="gramEnd"/>
          <w:r w:rsidRPr="00F14451">
            <w:rPr>
              <w:rFonts w:ascii="Calibri" w:hAnsi="Calibri"/>
              <w:sz w:val="14"/>
              <w:szCs w:val="14"/>
            </w:rPr>
            <w:t xml:space="preserve">: 252 637 420 </w:t>
          </w:r>
        </w:p>
        <w:p w:rsidR="0015685B" w:rsidRPr="0015685B" w:rsidRDefault="0015685B" w:rsidP="0015685B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E-</w:t>
          </w:r>
          <w:r w:rsidR="00FD1FC7" w:rsidRPr="0015685B">
            <w:rPr>
              <w:rFonts w:ascii="Calibri" w:hAnsi="Calibri"/>
              <w:b/>
              <w:sz w:val="14"/>
              <w:szCs w:val="14"/>
            </w:rPr>
            <w:t>mail</w:t>
          </w:r>
          <w:proofErr w:type="gramEnd"/>
          <w:r w:rsidR="00FD1FC7" w:rsidRPr="0015685B">
            <w:rPr>
              <w:rFonts w:ascii="Calibri" w:hAnsi="Calibri"/>
              <w:sz w:val="14"/>
              <w:szCs w:val="14"/>
            </w:rPr>
            <w:t xml:space="preserve">: </w:t>
          </w:r>
          <w:hyperlink r:id="rId2" w:history="1">
            <w:r w:rsidRPr="006F7754">
              <w:rPr>
                <w:rStyle w:val="Hiperligao"/>
                <w:rFonts w:ascii="Calibri" w:hAnsi="Calibri"/>
                <w:sz w:val="14"/>
                <w:szCs w:val="14"/>
              </w:rPr>
              <w:t>geralnorte@correia-correia.com</w:t>
            </w:r>
          </w:hyperlink>
        </w:p>
      </w:tc>
      <w:tc>
        <w:tcPr>
          <w:tcW w:w="425" w:type="dxa"/>
        </w:tcPr>
        <w:p w:rsidR="00FD1FC7" w:rsidRPr="0015685B" w:rsidRDefault="00FD1FC7" w:rsidP="00F14451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rPr>
              <w:rFonts w:ascii="Calibri" w:hAnsi="Calibri"/>
              <w:b/>
              <w:sz w:val="14"/>
              <w:szCs w:val="14"/>
            </w:rPr>
          </w:pPr>
        </w:p>
      </w:tc>
      <w:tc>
        <w:tcPr>
          <w:tcW w:w="2799" w:type="dxa"/>
        </w:tcPr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b/>
              <w:sz w:val="14"/>
              <w:szCs w:val="14"/>
            </w:rPr>
            <w:t>Delegação Sul:</w:t>
          </w:r>
          <w:r w:rsidRPr="00F14451">
            <w:rPr>
              <w:rFonts w:ascii="Calibri" w:hAnsi="Calibri"/>
              <w:sz w:val="14"/>
              <w:szCs w:val="14"/>
            </w:rPr>
            <w:t xml:space="preserve">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F14451">
            <w:rPr>
              <w:rFonts w:ascii="Calibri" w:hAnsi="Calibri"/>
              <w:sz w:val="14"/>
              <w:szCs w:val="14"/>
            </w:rPr>
            <w:t xml:space="preserve">Núcleo Empresarial da V. do Pinheiro, </w:t>
          </w:r>
          <w:proofErr w:type="spellStart"/>
          <w:r w:rsidRPr="00F14451">
            <w:rPr>
              <w:rFonts w:ascii="Calibri" w:hAnsi="Calibri"/>
              <w:sz w:val="14"/>
              <w:szCs w:val="14"/>
            </w:rPr>
            <w:t>Arm</w:t>
          </w:r>
          <w:proofErr w:type="spellEnd"/>
          <w:r w:rsidRPr="00F14451">
            <w:rPr>
              <w:rFonts w:ascii="Calibri" w:hAnsi="Calibri"/>
              <w:sz w:val="14"/>
              <w:szCs w:val="14"/>
            </w:rPr>
            <w:t xml:space="preserve">. 40 2665 </w:t>
          </w:r>
          <w:r w:rsidR="009F1963" w:rsidRPr="00F14451">
            <w:rPr>
              <w:rFonts w:ascii="Calibri" w:hAnsi="Calibri"/>
              <w:sz w:val="14"/>
              <w:szCs w:val="14"/>
            </w:rPr>
            <w:t>Venda do</w:t>
          </w:r>
          <w:r w:rsidRPr="00F14451">
            <w:rPr>
              <w:rFonts w:ascii="Calibri" w:hAnsi="Calibri"/>
              <w:sz w:val="14"/>
              <w:szCs w:val="14"/>
            </w:rPr>
            <w:t xml:space="preserve"> Pinheiro </w:t>
          </w:r>
        </w:p>
        <w:p w:rsidR="00FD1FC7" w:rsidRPr="00F14451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r w:rsidRPr="0015685B">
            <w:rPr>
              <w:rFonts w:ascii="Calibri" w:hAnsi="Calibri"/>
              <w:b/>
              <w:sz w:val="14"/>
              <w:szCs w:val="14"/>
            </w:rPr>
            <w:t>Tel</w:t>
          </w:r>
          <w:r w:rsidRPr="00F14451">
            <w:rPr>
              <w:rFonts w:ascii="Calibri" w:hAnsi="Calibri"/>
              <w:sz w:val="14"/>
              <w:szCs w:val="14"/>
            </w:rPr>
            <w:t xml:space="preserve">.: </w:t>
          </w:r>
          <w:r w:rsidR="00B76F91">
            <w:rPr>
              <w:rFonts w:ascii="Calibri" w:hAnsi="Calibri"/>
              <w:sz w:val="14"/>
              <w:szCs w:val="14"/>
            </w:rPr>
            <w:t>219 661 510</w:t>
          </w:r>
          <w:r w:rsidRPr="00F14451">
            <w:rPr>
              <w:rFonts w:ascii="Calibri" w:hAnsi="Calibri"/>
              <w:sz w:val="14"/>
              <w:szCs w:val="14"/>
            </w:rPr>
            <w:t xml:space="preserve"> </w:t>
          </w:r>
        </w:p>
        <w:p w:rsidR="0015685B" w:rsidRDefault="00FD1FC7" w:rsidP="00F14451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Fax</w:t>
          </w:r>
          <w:proofErr w:type="gramEnd"/>
          <w:r w:rsidR="00B76F91">
            <w:rPr>
              <w:rFonts w:ascii="Calibri" w:hAnsi="Calibri"/>
              <w:sz w:val="14"/>
              <w:szCs w:val="14"/>
            </w:rPr>
            <w:t>: 219 668 755</w:t>
          </w:r>
        </w:p>
        <w:p w:rsidR="0015685B" w:rsidRPr="00F14451" w:rsidRDefault="0015685B" w:rsidP="0015685B">
          <w:pPr>
            <w:pStyle w:val="Rodap"/>
            <w:tabs>
              <w:tab w:val="clear" w:pos="4252"/>
              <w:tab w:val="clear" w:pos="8504"/>
            </w:tabs>
            <w:ind w:right="-142"/>
            <w:rPr>
              <w:rFonts w:ascii="Calibri" w:hAnsi="Calibri"/>
              <w:sz w:val="14"/>
              <w:szCs w:val="14"/>
            </w:rPr>
          </w:pPr>
          <w:proofErr w:type="gramStart"/>
          <w:r w:rsidRPr="0015685B">
            <w:rPr>
              <w:rFonts w:ascii="Calibri" w:hAnsi="Calibri"/>
              <w:b/>
              <w:sz w:val="14"/>
              <w:szCs w:val="14"/>
            </w:rPr>
            <w:t>E-</w:t>
          </w:r>
          <w:r w:rsidR="00FD1FC7" w:rsidRPr="0015685B">
            <w:rPr>
              <w:rFonts w:ascii="Calibri" w:hAnsi="Calibri"/>
              <w:b/>
              <w:sz w:val="14"/>
              <w:szCs w:val="14"/>
            </w:rPr>
            <w:t>mail</w:t>
          </w:r>
          <w:proofErr w:type="gramEnd"/>
          <w:r>
            <w:rPr>
              <w:rFonts w:ascii="Calibri" w:hAnsi="Calibri"/>
              <w:sz w:val="14"/>
              <w:szCs w:val="14"/>
            </w:rPr>
            <w:t>:</w:t>
          </w:r>
          <w:r w:rsidR="00FD1FC7" w:rsidRPr="00F14451">
            <w:rPr>
              <w:rFonts w:ascii="Calibri" w:hAnsi="Calibri"/>
              <w:sz w:val="14"/>
              <w:szCs w:val="14"/>
            </w:rPr>
            <w:t xml:space="preserve"> </w:t>
          </w:r>
          <w:hyperlink r:id="rId3" w:history="1">
            <w:r w:rsidR="00B76F91" w:rsidRPr="00904084">
              <w:rPr>
                <w:rStyle w:val="Hiperligao"/>
                <w:rFonts w:ascii="Calibri" w:hAnsi="Calibri"/>
                <w:sz w:val="14"/>
                <w:szCs w:val="14"/>
              </w:rPr>
              <w:t>geralsul@correia-correia.com</w:t>
            </w:r>
          </w:hyperlink>
        </w:p>
      </w:tc>
    </w:tr>
  </w:tbl>
  <w:p w:rsidR="00D92126" w:rsidRDefault="00D92126" w:rsidP="00A92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A64" w:rsidRDefault="00831A64">
      <w:r>
        <w:separator/>
      </w:r>
    </w:p>
  </w:footnote>
  <w:footnote w:type="continuationSeparator" w:id="0">
    <w:p w:rsidR="00831A64" w:rsidRDefault="00831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398" w:rsidRDefault="00466DF6" w:rsidP="000F4398">
    <w:pPr>
      <w:pStyle w:val="Cabealho"/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76835</wp:posOffset>
          </wp:positionH>
          <wp:positionV relativeFrom="margin">
            <wp:posOffset>-768985</wp:posOffset>
          </wp:positionV>
          <wp:extent cx="1668145" cy="615315"/>
          <wp:effectExtent l="19050" t="0" r="8255" b="0"/>
          <wp:wrapSquare wrapText="bothSides"/>
          <wp:docPr id="18" name="Imagem 1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4398" w:rsidRDefault="000F4398" w:rsidP="000F4398">
    <w:pPr>
      <w:pStyle w:val="Cabealho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Proposta comercial</w:t>
    </w:r>
  </w:p>
  <w:p w:rsidR="000F4398" w:rsidRPr="00B96241" w:rsidRDefault="000F4398" w:rsidP="000F4398">
    <w:pPr>
      <w:pStyle w:val="Cabealho"/>
      <w:jc w:val="right"/>
      <w:rPr>
        <w:rFonts w:ascii="Verdana" w:hAnsi="Verdana"/>
        <w:sz w:val="18"/>
        <w:szCs w:val="18"/>
      </w:rPr>
    </w:pPr>
    <w:r w:rsidRPr="00B96241">
      <w:rPr>
        <w:rFonts w:ascii="Verdana" w:hAnsi="Verdana"/>
        <w:sz w:val="18"/>
        <w:szCs w:val="18"/>
      </w:rPr>
      <w:t xml:space="preserve">– Página </w:t>
    </w:r>
    <w:r w:rsidR="000E70A4" w:rsidRPr="00B96241">
      <w:rPr>
        <w:rFonts w:ascii="Verdana" w:hAnsi="Verdana"/>
        <w:sz w:val="18"/>
        <w:szCs w:val="18"/>
      </w:rPr>
      <w:fldChar w:fldCharType="begin"/>
    </w:r>
    <w:r w:rsidRPr="00B96241">
      <w:rPr>
        <w:rFonts w:ascii="Verdana" w:hAnsi="Verdana"/>
        <w:sz w:val="18"/>
        <w:szCs w:val="18"/>
      </w:rPr>
      <w:instrText xml:space="preserve"> PAGE   \* MERGEFORMAT </w:instrText>
    </w:r>
    <w:r w:rsidR="000E70A4" w:rsidRPr="00B96241">
      <w:rPr>
        <w:rFonts w:ascii="Verdana" w:hAnsi="Verdana"/>
        <w:sz w:val="18"/>
        <w:szCs w:val="18"/>
      </w:rPr>
      <w:fldChar w:fldCharType="separate"/>
    </w:r>
    <w:r w:rsidR="00B63F13">
      <w:rPr>
        <w:rFonts w:ascii="Verdana" w:hAnsi="Verdana"/>
        <w:noProof/>
        <w:sz w:val="18"/>
        <w:szCs w:val="18"/>
      </w:rPr>
      <w:t>2</w:t>
    </w:r>
    <w:r w:rsidR="000E70A4" w:rsidRPr="00B96241">
      <w:rPr>
        <w:rFonts w:ascii="Verdana" w:hAnsi="Verdana"/>
        <w:sz w:val="18"/>
        <w:szCs w:val="18"/>
      </w:rPr>
      <w:fldChar w:fldCharType="end"/>
    </w:r>
  </w:p>
  <w:p w:rsidR="00D92126" w:rsidRPr="00B65FAD" w:rsidRDefault="00D92126" w:rsidP="00B045B0">
    <w:pPr>
      <w:pStyle w:val="Cabealho"/>
      <w:tabs>
        <w:tab w:val="clear" w:pos="8504"/>
        <w:tab w:val="right" w:pos="9214"/>
      </w:tabs>
      <w:ind w:left="-425" w:right="-425"/>
      <w:rPr>
        <w:rFonts w:ascii="Calibri" w:hAnsi="Calibri"/>
        <w:u w:val="single"/>
      </w:rPr>
    </w:pPr>
  </w:p>
  <w:p w:rsidR="00D92126" w:rsidRPr="00567BB6" w:rsidRDefault="00D92126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011A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CCC10C1"/>
    <w:multiLevelType w:val="hybridMultilevel"/>
    <w:tmpl w:val="ED986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56AD9"/>
    <w:multiLevelType w:val="hybridMultilevel"/>
    <w:tmpl w:val="B69860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3356C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BB97074"/>
    <w:multiLevelType w:val="hybridMultilevel"/>
    <w:tmpl w:val="A47473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F0239"/>
    <w:multiLevelType w:val="hybridMultilevel"/>
    <w:tmpl w:val="EF10F0E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362D8"/>
    <w:multiLevelType w:val="multilevel"/>
    <w:tmpl w:val="4DDA3C8E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9">
    <w:nsid w:val="55625166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580B570E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>
    <w:nsid w:val="632145E9"/>
    <w:multiLevelType w:val="hybridMultilevel"/>
    <w:tmpl w:val="A0BE338A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4A26DAD"/>
    <w:multiLevelType w:val="hybridMultilevel"/>
    <w:tmpl w:val="A7A052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541FF7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6DA94259"/>
    <w:multiLevelType w:val="hybridMultilevel"/>
    <w:tmpl w:val="0CD6E61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A6660"/>
    <w:multiLevelType w:val="hybridMultilevel"/>
    <w:tmpl w:val="88B63F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0C7074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>
    <w:nsid w:val="791D13DD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7973048D"/>
    <w:multiLevelType w:val="singleLevel"/>
    <w:tmpl w:val="08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F0F4703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9"/>
  </w:num>
  <w:num w:numId="2">
    <w:abstractNumId w:val="9"/>
  </w:num>
  <w:num w:numId="3">
    <w:abstractNumId w:val="0"/>
  </w:num>
  <w:num w:numId="4">
    <w:abstractNumId w:val="13"/>
  </w:num>
  <w:num w:numId="5">
    <w:abstractNumId w:val="16"/>
  </w:num>
  <w:num w:numId="6">
    <w:abstractNumId w:val="10"/>
  </w:num>
  <w:num w:numId="7">
    <w:abstractNumId w:val="17"/>
  </w:num>
  <w:num w:numId="8">
    <w:abstractNumId w:val="5"/>
  </w:num>
  <w:num w:numId="9">
    <w:abstractNumId w:val="12"/>
  </w:num>
  <w:num w:numId="10">
    <w:abstractNumId w:val="3"/>
  </w:num>
  <w:num w:numId="11">
    <w:abstractNumId w:val="15"/>
  </w:num>
  <w:num w:numId="12">
    <w:abstractNumId w:val="18"/>
  </w:num>
  <w:num w:numId="13">
    <w:abstractNumId w:val="1"/>
  </w:num>
  <w:num w:numId="14">
    <w:abstractNumId w:val="2"/>
  </w:num>
  <w:num w:numId="15">
    <w:abstractNumId w:val="14"/>
  </w:num>
  <w:num w:numId="16">
    <w:abstractNumId w:val="8"/>
  </w:num>
  <w:num w:numId="17">
    <w:abstractNumId w:val="4"/>
  </w:num>
  <w:num w:numId="18">
    <w:abstractNumId w:val="11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F8"/>
    <w:rsid w:val="00001176"/>
    <w:rsid w:val="00002CCB"/>
    <w:rsid w:val="0001230D"/>
    <w:rsid w:val="0001495E"/>
    <w:rsid w:val="00014EF4"/>
    <w:rsid w:val="0001645E"/>
    <w:rsid w:val="00017041"/>
    <w:rsid w:val="000305C8"/>
    <w:rsid w:val="0003251B"/>
    <w:rsid w:val="000367BE"/>
    <w:rsid w:val="000434B9"/>
    <w:rsid w:val="000534A3"/>
    <w:rsid w:val="0005523A"/>
    <w:rsid w:val="00057544"/>
    <w:rsid w:val="00064C62"/>
    <w:rsid w:val="00066108"/>
    <w:rsid w:val="00080264"/>
    <w:rsid w:val="00085BEE"/>
    <w:rsid w:val="0009413D"/>
    <w:rsid w:val="000A2863"/>
    <w:rsid w:val="000B17B9"/>
    <w:rsid w:val="000B52F1"/>
    <w:rsid w:val="000B5C8B"/>
    <w:rsid w:val="000C3A44"/>
    <w:rsid w:val="000C4943"/>
    <w:rsid w:val="000E0BE7"/>
    <w:rsid w:val="000E0C62"/>
    <w:rsid w:val="000E41C0"/>
    <w:rsid w:val="000E5E91"/>
    <w:rsid w:val="000E70A4"/>
    <w:rsid w:val="000E7DFD"/>
    <w:rsid w:val="000F3FC4"/>
    <w:rsid w:val="000F4398"/>
    <w:rsid w:val="000F68B1"/>
    <w:rsid w:val="00117C11"/>
    <w:rsid w:val="001362B7"/>
    <w:rsid w:val="00141F29"/>
    <w:rsid w:val="001433BC"/>
    <w:rsid w:val="00150F62"/>
    <w:rsid w:val="0015685B"/>
    <w:rsid w:val="0016142E"/>
    <w:rsid w:val="00167C4B"/>
    <w:rsid w:val="00171DF7"/>
    <w:rsid w:val="00174127"/>
    <w:rsid w:val="00190A48"/>
    <w:rsid w:val="00193A06"/>
    <w:rsid w:val="001977A8"/>
    <w:rsid w:val="001A0CE5"/>
    <w:rsid w:val="001A7709"/>
    <w:rsid w:val="001C1032"/>
    <w:rsid w:val="001C1319"/>
    <w:rsid w:val="001C3352"/>
    <w:rsid w:val="001E241A"/>
    <w:rsid w:val="001E5405"/>
    <w:rsid w:val="001F2184"/>
    <w:rsid w:val="001F7B63"/>
    <w:rsid w:val="001F7F23"/>
    <w:rsid w:val="0021135E"/>
    <w:rsid w:val="00214A9B"/>
    <w:rsid w:val="00215074"/>
    <w:rsid w:val="002173DE"/>
    <w:rsid w:val="00232547"/>
    <w:rsid w:val="00236862"/>
    <w:rsid w:val="002420A9"/>
    <w:rsid w:val="002426B9"/>
    <w:rsid w:val="002437B9"/>
    <w:rsid w:val="00263384"/>
    <w:rsid w:val="00274CB2"/>
    <w:rsid w:val="00280812"/>
    <w:rsid w:val="002849E2"/>
    <w:rsid w:val="0029287F"/>
    <w:rsid w:val="00292BF8"/>
    <w:rsid w:val="002A461F"/>
    <w:rsid w:val="002C21F1"/>
    <w:rsid w:val="002C2F2F"/>
    <w:rsid w:val="002C672A"/>
    <w:rsid w:val="002D0E15"/>
    <w:rsid w:val="002E0E5D"/>
    <w:rsid w:val="002F4B8C"/>
    <w:rsid w:val="00314944"/>
    <w:rsid w:val="00314A68"/>
    <w:rsid w:val="0031521A"/>
    <w:rsid w:val="0032447E"/>
    <w:rsid w:val="00331316"/>
    <w:rsid w:val="00331F27"/>
    <w:rsid w:val="0034552C"/>
    <w:rsid w:val="00346212"/>
    <w:rsid w:val="003462EE"/>
    <w:rsid w:val="00346695"/>
    <w:rsid w:val="0036283E"/>
    <w:rsid w:val="00366E7B"/>
    <w:rsid w:val="00370AB3"/>
    <w:rsid w:val="00387471"/>
    <w:rsid w:val="0039287B"/>
    <w:rsid w:val="00393F87"/>
    <w:rsid w:val="003A04E2"/>
    <w:rsid w:val="003A7046"/>
    <w:rsid w:val="003B1F68"/>
    <w:rsid w:val="003B4DF9"/>
    <w:rsid w:val="003C10CD"/>
    <w:rsid w:val="003C44CC"/>
    <w:rsid w:val="003C47A6"/>
    <w:rsid w:val="003D10F0"/>
    <w:rsid w:val="003D3576"/>
    <w:rsid w:val="003D3E6E"/>
    <w:rsid w:val="003E69B6"/>
    <w:rsid w:val="003E6E53"/>
    <w:rsid w:val="003F317A"/>
    <w:rsid w:val="003F39B5"/>
    <w:rsid w:val="00404001"/>
    <w:rsid w:val="0041049A"/>
    <w:rsid w:val="0042274B"/>
    <w:rsid w:val="00426424"/>
    <w:rsid w:val="00426FD4"/>
    <w:rsid w:val="004326A5"/>
    <w:rsid w:val="00436AC2"/>
    <w:rsid w:val="00456B8E"/>
    <w:rsid w:val="00457DAF"/>
    <w:rsid w:val="00460223"/>
    <w:rsid w:val="00466DF6"/>
    <w:rsid w:val="00470439"/>
    <w:rsid w:val="004731FC"/>
    <w:rsid w:val="0048693A"/>
    <w:rsid w:val="004918ED"/>
    <w:rsid w:val="00496128"/>
    <w:rsid w:val="004A566A"/>
    <w:rsid w:val="004B37CF"/>
    <w:rsid w:val="004B4711"/>
    <w:rsid w:val="004C1C65"/>
    <w:rsid w:val="004D12F3"/>
    <w:rsid w:val="004D298E"/>
    <w:rsid w:val="004D5247"/>
    <w:rsid w:val="004D55EA"/>
    <w:rsid w:val="004D6D10"/>
    <w:rsid w:val="004E354B"/>
    <w:rsid w:val="004E52A8"/>
    <w:rsid w:val="004F0CE0"/>
    <w:rsid w:val="004F7A98"/>
    <w:rsid w:val="00523191"/>
    <w:rsid w:val="00525022"/>
    <w:rsid w:val="0054459F"/>
    <w:rsid w:val="0055066D"/>
    <w:rsid w:val="00550CD2"/>
    <w:rsid w:val="00556619"/>
    <w:rsid w:val="005612AB"/>
    <w:rsid w:val="00563A55"/>
    <w:rsid w:val="00566CFD"/>
    <w:rsid w:val="00566FB4"/>
    <w:rsid w:val="00567BB6"/>
    <w:rsid w:val="00574464"/>
    <w:rsid w:val="0058180A"/>
    <w:rsid w:val="00581DA9"/>
    <w:rsid w:val="00583BEF"/>
    <w:rsid w:val="005938B6"/>
    <w:rsid w:val="00594D85"/>
    <w:rsid w:val="005A2C7E"/>
    <w:rsid w:val="005B6950"/>
    <w:rsid w:val="005C1BDD"/>
    <w:rsid w:val="005D1023"/>
    <w:rsid w:val="005D2FB6"/>
    <w:rsid w:val="005D7F20"/>
    <w:rsid w:val="005E221E"/>
    <w:rsid w:val="005E299C"/>
    <w:rsid w:val="005E558B"/>
    <w:rsid w:val="005F30F7"/>
    <w:rsid w:val="005F3F75"/>
    <w:rsid w:val="0062351F"/>
    <w:rsid w:val="00637517"/>
    <w:rsid w:val="006575EF"/>
    <w:rsid w:val="00660CC7"/>
    <w:rsid w:val="00663528"/>
    <w:rsid w:val="00664B5B"/>
    <w:rsid w:val="006736B9"/>
    <w:rsid w:val="00673D94"/>
    <w:rsid w:val="006774F3"/>
    <w:rsid w:val="0069100D"/>
    <w:rsid w:val="0069390E"/>
    <w:rsid w:val="00694706"/>
    <w:rsid w:val="0069498E"/>
    <w:rsid w:val="00697678"/>
    <w:rsid w:val="006B335C"/>
    <w:rsid w:val="006B6844"/>
    <w:rsid w:val="006C558E"/>
    <w:rsid w:val="006D1B17"/>
    <w:rsid w:val="006E09AE"/>
    <w:rsid w:val="006E1620"/>
    <w:rsid w:val="006E536E"/>
    <w:rsid w:val="006E70BB"/>
    <w:rsid w:val="006F77C6"/>
    <w:rsid w:val="006F7E69"/>
    <w:rsid w:val="00700DFD"/>
    <w:rsid w:val="00703D27"/>
    <w:rsid w:val="00707543"/>
    <w:rsid w:val="0070775A"/>
    <w:rsid w:val="00710BA6"/>
    <w:rsid w:val="00717EEC"/>
    <w:rsid w:val="0072423C"/>
    <w:rsid w:val="0073587C"/>
    <w:rsid w:val="007401F5"/>
    <w:rsid w:val="00755A44"/>
    <w:rsid w:val="0076129D"/>
    <w:rsid w:val="00766BEF"/>
    <w:rsid w:val="007710E6"/>
    <w:rsid w:val="0077296B"/>
    <w:rsid w:val="0077458D"/>
    <w:rsid w:val="00777EE8"/>
    <w:rsid w:val="0078249B"/>
    <w:rsid w:val="007858F7"/>
    <w:rsid w:val="00796268"/>
    <w:rsid w:val="007A6847"/>
    <w:rsid w:val="007B1958"/>
    <w:rsid w:val="007B40DD"/>
    <w:rsid w:val="007C1A95"/>
    <w:rsid w:val="007D7E40"/>
    <w:rsid w:val="007F4582"/>
    <w:rsid w:val="00802D2D"/>
    <w:rsid w:val="0080472C"/>
    <w:rsid w:val="00827C84"/>
    <w:rsid w:val="00831A64"/>
    <w:rsid w:val="00834B88"/>
    <w:rsid w:val="008503C7"/>
    <w:rsid w:val="008570E4"/>
    <w:rsid w:val="0086036C"/>
    <w:rsid w:val="008645DB"/>
    <w:rsid w:val="00871B9D"/>
    <w:rsid w:val="00873266"/>
    <w:rsid w:val="00876590"/>
    <w:rsid w:val="00880549"/>
    <w:rsid w:val="00881317"/>
    <w:rsid w:val="00885699"/>
    <w:rsid w:val="008A0313"/>
    <w:rsid w:val="008A2FCC"/>
    <w:rsid w:val="008A5042"/>
    <w:rsid w:val="008B745B"/>
    <w:rsid w:val="008D3599"/>
    <w:rsid w:val="008D4B69"/>
    <w:rsid w:val="008D7850"/>
    <w:rsid w:val="008E3D45"/>
    <w:rsid w:val="008F7DC7"/>
    <w:rsid w:val="00900F1E"/>
    <w:rsid w:val="00906A4E"/>
    <w:rsid w:val="00913A28"/>
    <w:rsid w:val="00914D85"/>
    <w:rsid w:val="00917A96"/>
    <w:rsid w:val="00921369"/>
    <w:rsid w:val="009233E3"/>
    <w:rsid w:val="00931AF9"/>
    <w:rsid w:val="00934879"/>
    <w:rsid w:val="00937DB2"/>
    <w:rsid w:val="0094186A"/>
    <w:rsid w:val="00942CF6"/>
    <w:rsid w:val="00945FC2"/>
    <w:rsid w:val="00946A89"/>
    <w:rsid w:val="00950485"/>
    <w:rsid w:val="00980600"/>
    <w:rsid w:val="00987CC8"/>
    <w:rsid w:val="009941F7"/>
    <w:rsid w:val="009949FB"/>
    <w:rsid w:val="00996C89"/>
    <w:rsid w:val="009B310B"/>
    <w:rsid w:val="009B5A6B"/>
    <w:rsid w:val="009C6A45"/>
    <w:rsid w:val="009D2F4A"/>
    <w:rsid w:val="009D41E2"/>
    <w:rsid w:val="009D7139"/>
    <w:rsid w:val="009E4091"/>
    <w:rsid w:val="009E4D85"/>
    <w:rsid w:val="009F1963"/>
    <w:rsid w:val="009F4FDA"/>
    <w:rsid w:val="009F7E21"/>
    <w:rsid w:val="00A22AB1"/>
    <w:rsid w:val="00A320C5"/>
    <w:rsid w:val="00A40F2B"/>
    <w:rsid w:val="00A41A20"/>
    <w:rsid w:val="00A57241"/>
    <w:rsid w:val="00A6325F"/>
    <w:rsid w:val="00A7194D"/>
    <w:rsid w:val="00A7221E"/>
    <w:rsid w:val="00A72903"/>
    <w:rsid w:val="00A75323"/>
    <w:rsid w:val="00A80015"/>
    <w:rsid w:val="00A83787"/>
    <w:rsid w:val="00A83928"/>
    <w:rsid w:val="00A926F1"/>
    <w:rsid w:val="00AB7428"/>
    <w:rsid w:val="00AC08D5"/>
    <w:rsid w:val="00AC5327"/>
    <w:rsid w:val="00AC559C"/>
    <w:rsid w:val="00AE6310"/>
    <w:rsid w:val="00B01626"/>
    <w:rsid w:val="00B043E5"/>
    <w:rsid w:val="00B045B0"/>
    <w:rsid w:val="00B154B7"/>
    <w:rsid w:val="00B4417B"/>
    <w:rsid w:val="00B51238"/>
    <w:rsid w:val="00B623B1"/>
    <w:rsid w:val="00B63F13"/>
    <w:rsid w:val="00B65FAD"/>
    <w:rsid w:val="00B66380"/>
    <w:rsid w:val="00B76F91"/>
    <w:rsid w:val="00B81036"/>
    <w:rsid w:val="00B83D31"/>
    <w:rsid w:val="00B87E02"/>
    <w:rsid w:val="00B90012"/>
    <w:rsid w:val="00B94CED"/>
    <w:rsid w:val="00B96D65"/>
    <w:rsid w:val="00BA563E"/>
    <w:rsid w:val="00BB03F4"/>
    <w:rsid w:val="00BB05E3"/>
    <w:rsid w:val="00BB0C0B"/>
    <w:rsid w:val="00BB6DC6"/>
    <w:rsid w:val="00BB710A"/>
    <w:rsid w:val="00BD2A9A"/>
    <w:rsid w:val="00BD376F"/>
    <w:rsid w:val="00BD563A"/>
    <w:rsid w:val="00BE2E58"/>
    <w:rsid w:val="00BE7634"/>
    <w:rsid w:val="00C01041"/>
    <w:rsid w:val="00C01BE8"/>
    <w:rsid w:val="00C02A1A"/>
    <w:rsid w:val="00C05076"/>
    <w:rsid w:val="00C10608"/>
    <w:rsid w:val="00C124B0"/>
    <w:rsid w:val="00C126BD"/>
    <w:rsid w:val="00C13FA8"/>
    <w:rsid w:val="00C3518E"/>
    <w:rsid w:val="00C3579F"/>
    <w:rsid w:val="00C529C3"/>
    <w:rsid w:val="00C574B0"/>
    <w:rsid w:val="00C701FC"/>
    <w:rsid w:val="00C717E9"/>
    <w:rsid w:val="00C71C77"/>
    <w:rsid w:val="00C74E2C"/>
    <w:rsid w:val="00C75B3B"/>
    <w:rsid w:val="00C83139"/>
    <w:rsid w:val="00C966C7"/>
    <w:rsid w:val="00C96FB0"/>
    <w:rsid w:val="00C97F0A"/>
    <w:rsid w:val="00CA3B1F"/>
    <w:rsid w:val="00CA48F9"/>
    <w:rsid w:val="00CB64E1"/>
    <w:rsid w:val="00CD179B"/>
    <w:rsid w:val="00CE37D5"/>
    <w:rsid w:val="00CE5B58"/>
    <w:rsid w:val="00CE6963"/>
    <w:rsid w:val="00D01083"/>
    <w:rsid w:val="00D04098"/>
    <w:rsid w:val="00D10BDB"/>
    <w:rsid w:val="00D16889"/>
    <w:rsid w:val="00D21AE1"/>
    <w:rsid w:val="00D24726"/>
    <w:rsid w:val="00D268CC"/>
    <w:rsid w:val="00D314CB"/>
    <w:rsid w:val="00D33DEC"/>
    <w:rsid w:val="00D565E8"/>
    <w:rsid w:val="00D64AFC"/>
    <w:rsid w:val="00D6534B"/>
    <w:rsid w:val="00D71980"/>
    <w:rsid w:val="00D76FE9"/>
    <w:rsid w:val="00D82B30"/>
    <w:rsid w:val="00D92126"/>
    <w:rsid w:val="00D95A74"/>
    <w:rsid w:val="00DA3F53"/>
    <w:rsid w:val="00DA5630"/>
    <w:rsid w:val="00DB211A"/>
    <w:rsid w:val="00DB7935"/>
    <w:rsid w:val="00DC0091"/>
    <w:rsid w:val="00DC18D2"/>
    <w:rsid w:val="00DC635F"/>
    <w:rsid w:val="00DE09D8"/>
    <w:rsid w:val="00DE4E28"/>
    <w:rsid w:val="00DF0AB9"/>
    <w:rsid w:val="00DF1849"/>
    <w:rsid w:val="00DF680B"/>
    <w:rsid w:val="00E00EA0"/>
    <w:rsid w:val="00E2005D"/>
    <w:rsid w:val="00E20E35"/>
    <w:rsid w:val="00E22F7C"/>
    <w:rsid w:val="00E34A91"/>
    <w:rsid w:val="00E34D5C"/>
    <w:rsid w:val="00E51DD1"/>
    <w:rsid w:val="00E70BFE"/>
    <w:rsid w:val="00E82EF7"/>
    <w:rsid w:val="00E86BB7"/>
    <w:rsid w:val="00E9315E"/>
    <w:rsid w:val="00EA29AA"/>
    <w:rsid w:val="00EA63A9"/>
    <w:rsid w:val="00EB2D75"/>
    <w:rsid w:val="00EC08B2"/>
    <w:rsid w:val="00EE2FF1"/>
    <w:rsid w:val="00EF0F7C"/>
    <w:rsid w:val="00F003C1"/>
    <w:rsid w:val="00F06DCF"/>
    <w:rsid w:val="00F14451"/>
    <w:rsid w:val="00F212BE"/>
    <w:rsid w:val="00F21687"/>
    <w:rsid w:val="00F26B19"/>
    <w:rsid w:val="00F26F55"/>
    <w:rsid w:val="00F37C1E"/>
    <w:rsid w:val="00F40A02"/>
    <w:rsid w:val="00F43ECF"/>
    <w:rsid w:val="00F44CAA"/>
    <w:rsid w:val="00F62D70"/>
    <w:rsid w:val="00F63217"/>
    <w:rsid w:val="00F80176"/>
    <w:rsid w:val="00F80E46"/>
    <w:rsid w:val="00F84C30"/>
    <w:rsid w:val="00F9450B"/>
    <w:rsid w:val="00FA1191"/>
    <w:rsid w:val="00FA4FD7"/>
    <w:rsid w:val="00FC0553"/>
    <w:rsid w:val="00FD1FC7"/>
    <w:rsid w:val="00FD20AD"/>
    <w:rsid w:val="00FD296D"/>
    <w:rsid w:val="00FD6030"/>
    <w:rsid w:val="00FD640E"/>
    <w:rsid w:val="00FD77E7"/>
    <w:rsid w:val="00FE3085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declarativa.pt/isiddamb/myml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c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346695"/>
    <w:rPr>
      <w:rFonts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c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cter">
    <w:name w:val="Cabeçalho 8 Carác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cter">
    <w:name w:val="Cabeçalho Carácter"/>
    <w:basedOn w:val="Tipodeletrapredefinidodopargrafo"/>
    <w:link w:val="Cabealho"/>
    <w:rsid w:val="00871B9D"/>
    <w:rPr>
      <w:rFonts w:ascii="Tahoma" w:hAnsi="Tahoma"/>
      <w:szCs w:val="24"/>
    </w:rPr>
  </w:style>
  <w:style w:type="character" w:customStyle="1" w:styleId="RodapCarcter">
    <w:name w:val="Rodapé Carácter"/>
    <w:basedOn w:val="Tipodeletrapredefinidodopargrafo"/>
    <w:link w:val="Rodap"/>
    <w:rsid w:val="00C96FB0"/>
    <w:rPr>
      <w:rFonts w:ascii="Tahoma" w:hAnsi="Tahoma"/>
      <w:szCs w:val="24"/>
    </w:rPr>
  </w:style>
  <w:style w:type="character" w:customStyle="1" w:styleId="Cabealho1Carcter">
    <w:name w:val="Cabeçalho 1 Carác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cter"/>
    <w:rsid w:val="00B87E02"/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B87E02"/>
    <w:rPr>
      <w:rFonts w:ascii="Tahoma" w:hAnsi="Tahoma"/>
    </w:rPr>
  </w:style>
  <w:style w:type="character" w:styleId="Refdenotadefim">
    <w:name w:val="endnote reference"/>
    <w:basedOn w:val="Tipodeletrapredefinidodopargrafo"/>
    <w:rsid w:val="00B87E02"/>
    <w:rPr>
      <w:vertAlign w:val="superscript"/>
    </w:rPr>
  </w:style>
  <w:style w:type="paragraph" w:styleId="Avanodecorpodetexto">
    <w:name w:val="Body Text Indent"/>
    <w:basedOn w:val="Normal"/>
    <w:link w:val="AvanodecorpodetextoCarcter"/>
    <w:rsid w:val="00C717E9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C717E9"/>
    <w:rPr>
      <w:rFonts w:ascii="Tahoma" w:hAnsi="Tahoma"/>
      <w:szCs w:val="24"/>
    </w:rPr>
  </w:style>
  <w:style w:type="character" w:customStyle="1" w:styleId="Ttulo1Carcter">
    <w:name w:val="Título 1 Carácter"/>
    <w:rsid w:val="00980600"/>
    <w:rPr>
      <w:rFonts w:ascii="Tahoma" w:hAnsi="Tahoma"/>
      <w:sz w:val="36"/>
      <w:szCs w:val="24"/>
      <w:bdr w:val="single" w:sz="8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c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346695"/>
    <w:rPr>
      <w:rFonts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c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cter">
    <w:name w:val="Cabeçalho 8 Carác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cter">
    <w:name w:val="Cabeçalho Carácter"/>
    <w:basedOn w:val="Tipodeletrapredefinidodopargrafo"/>
    <w:link w:val="Cabealho"/>
    <w:rsid w:val="00871B9D"/>
    <w:rPr>
      <w:rFonts w:ascii="Tahoma" w:hAnsi="Tahoma"/>
      <w:szCs w:val="24"/>
    </w:rPr>
  </w:style>
  <w:style w:type="character" w:customStyle="1" w:styleId="RodapCarcter">
    <w:name w:val="Rodapé Carácter"/>
    <w:basedOn w:val="Tipodeletrapredefinidodopargrafo"/>
    <w:link w:val="Rodap"/>
    <w:rsid w:val="00C96FB0"/>
    <w:rPr>
      <w:rFonts w:ascii="Tahoma" w:hAnsi="Tahoma"/>
      <w:szCs w:val="24"/>
    </w:rPr>
  </w:style>
  <w:style w:type="character" w:customStyle="1" w:styleId="Cabealho1Carcter">
    <w:name w:val="Cabeçalho 1 Carác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cter"/>
    <w:rsid w:val="00B87E02"/>
    <w:rPr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rsid w:val="00B87E02"/>
    <w:rPr>
      <w:rFonts w:ascii="Tahoma" w:hAnsi="Tahoma"/>
    </w:rPr>
  </w:style>
  <w:style w:type="character" w:styleId="Refdenotadefim">
    <w:name w:val="endnote reference"/>
    <w:basedOn w:val="Tipodeletrapredefinidodopargrafo"/>
    <w:rsid w:val="00B87E02"/>
    <w:rPr>
      <w:vertAlign w:val="superscript"/>
    </w:rPr>
  </w:style>
  <w:style w:type="paragraph" w:styleId="Avanodecorpodetexto">
    <w:name w:val="Body Text Indent"/>
    <w:basedOn w:val="Normal"/>
    <w:link w:val="AvanodecorpodetextoCarcter"/>
    <w:rsid w:val="00C717E9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C717E9"/>
    <w:rPr>
      <w:rFonts w:ascii="Tahoma" w:hAnsi="Tahoma"/>
      <w:szCs w:val="24"/>
    </w:rPr>
  </w:style>
  <w:style w:type="character" w:customStyle="1" w:styleId="Ttulo1Carcter">
    <w:name w:val="Título 1 Carácter"/>
    <w:rsid w:val="00980600"/>
    <w:rPr>
      <w:rFonts w:ascii="Tahoma" w:hAnsi="Tahoma"/>
      <w:sz w:val="36"/>
      <w:szCs w:val="24"/>
      <w:bdr w:val="single" w:sz="8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174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80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o.sanpar@gmail.com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joana.alves@correia-correia.com" TargetMode="Externa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sul@correia-correia.com" TargetMode="External"/><Relationship Id="rId2" Type="http://schemas.openxmlformats.org/officeDocument/2006/relationships/hyperlink" Target="mailto:geralnorte@correia-correia.com" TargetMode="External"/><Relationship Id="rId1" Type="http://schemas.openxmlformats.org/officeDocument/2006/relationships/hyperlink" Target="mailto:info@correia-corre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FaxTriu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FaxTriu</Template>
  <TotalTime>2</TotalTime>
  <Pages>3</Pages>
  <Words>493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Via Fax</vt:lpstr>
    </vt:vector>
  </TitlesOfParts>
  <Company/>
  <LinksUpToDate>false</LinksUpToDate>
  <CharactersWithSpaces>3155</CharactersWithSpaces>
  <SharedDoc>false</SharedDoc>
  <HLinks>
    <vt:vector size="30" baseType="variant">
      <vt:variant>
        <vt:i4>2883668</vt:i4>
      </vt:variant>
      <vt:variant>
        <vt:i4>8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6881371</vt:i4>
      </vt:variant>
      <vt:variant>
        <vt:i4>5</vt:i4>
      </vt:variant>
      <vt:variant>
        <vt:i4>0</vt:i4>
      </vt:variant>
      <vt:variant>
        <vt:i4>5</vt:i4>
      </vt:variant>
      <vt:variant>
        <vt:lpwstr>mailto:rectificadorajpp@gmail.com</vt:lpwstr>
      </vt:variant>
      <vt:variant>
        <vt:lpwstr/>
      </vt:variant>
      <vt:variant>
        <vt:i4>4325426</vt:i4>
      </vt:variant>
      <vt:variant>
        <vt:i4>9</vt:i4>
      </vt:variant>
      <vt:variant>
        <vt:i4>0</vt:i4>
      </vt:variant>
      <vt:variant>
        <vt:i4>5</vt:i4>
      </vt:variant>
      <vt:variant>
        <vt:lpwstr>mailto:geralsul@correia-correia.com</vt:lpwstr>
      </vt:variant>
      <vt:variant>
        <vt:lpwstr/>
      </vt:variant>
      <vt:variant>
        <vt:i4>2883668</vt:i4>
      </vt:variant>
      <vt:variant>
        <vt:i4>6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4259880</vt:i4>
      </vt:variant>
      <vt:variant>
        <vt:i4>3</vt:i4>
      </vt:variant>
      <vt:variant>
        <vt:i4>0</vt:i4>
      </vt:variant>
      <vt:variant>
        <vt:i4>5</vt:i4>
      </vt:variant>
      <vt:variant>
        <vt:lpwstr>mailto:info@correia-correia.com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Via Fax</dc:title>
  <dc:creator>marco.caseira</dc:creator>
  <cp:lastModifiedBy>Joana Alves</cp:lastModifiedBy>
  <cp:revision>3</cp:revision>
  <cp:lastPrinted>2014-09-10T14:28:00Z</cp:lastPrinted>
  <dcterms:created xsi:type="dcterms:W3CDTF">2015-01-27T13:05:00Z</dcterms:created>
  <dcterms:modified xsi:type="dcterms:W3CDTF">2015-01-27T17:28:00Z</dcterms:modified>
</cp:coreProperties>
</file>